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06CE0" w14:textId="77777777" w:rsidR="00A87B72" w:rsidRDefault="00736B70" w:rsidP="00736B70">
      <w:pPr>
        <w:spacing w:before="120" w:after="120" w:line="259" w:lineRule="auto"/>
        <w:rPr>
          <w:rFonts w:cs="Arial"/>
          <w:szCs w:val="20"/>
        </w:rPr>
      </w:pPr>
      <w:r w:rsidRPr="00C95640">
        <w:rPr>
          <w:rFonts w:cs="Arial"/>
          <w:b/>
          <w:bCs/>
          <w:szCs w:val="20"/>
        </w:rPr>
        <w:t>Občina Cerknica, Cesta 4. maja 53, 1380  Cerknica</w:t>
      </w:r>
      <w:r w:rsidRPr="00736B70">
        <w:rPr>
          <w:rFonts w:cs="Arial"/>
          <w:szCs w:val="20"/>
        </w:rPr>
        <w:t xml:space="preserve">, ki </w:t>
      </w:r>
      <w:r>
        <w:rPr>
          <w:rFonts w:cs="Arial"/>
          <w:szCs w:val="20"/>
        </w:rPr>
        <w:t>jo</w:t>
      </w:r>
      <w:r w:rsidRPr="00736B70">
        <w:rPr>
          <w:rFonts w:cs="Arial"/>
          <w:szCs w:val="20"/>
        </w:rPr>
        <w:t xml:space="preserve"> zastopa </w:t>
      </w:r>
      <w:r>
        <w:rPr>
          <w:rFonts w:cs="Arial"/>
          <w:szCs w:val="20"/>
        </w:rPr>
        <w:t>župan</w:t>
      </w:r>
      <w:r w:rsidRPr="00736B70">
        <w:rPr>
          <w:rFonts w:cs="Arial"/>
          <w:szCs w:val="20"/>
        </w:rPr>
        <w:t xml:space="preserve"> </w:t>
      </w:r>
      <w:r>
        <w:rPr>
          <w:rFonts w:cs="Arial"/>
          <w:szCs w:val="20"/>
        </w:rPr>
        <w:t>Marko Rupar</w:t>
      </w:r>
    </w:p>
    <w:p w14:paraId="084B5F16" w14:textId="77777777" w:rsidR="00A87B72" w:rsidRDefault="00A87B72" w:rsidP="00736B70">
      <w:pPr>
        <w:spacing w:before="120" w:after="120" w:line="259" w:lineRule="auto"/>
        <w:rPr>
          <w:rFonts w:cs="Arial"/>
          <w:szCs w:val="20"/>
        </w:rPr>
      </w:pPr>
      <w:r>
        <w:rPr>
          <w:rFonts w:cs="Arial"/>
          <w:szCs w:val="20"/>
        </w:rPr>
        <w:t>M</w:t>
      </w:r>
      <w:r w:rsidR="00736B70" w:rsidRPr="00736B70">
        <w:rPr>
          <w:rFonts w:cs="Arial"/>
          <w:szCs w:val="20"/>
        </w:rPr>
        <w:t xml:space="preserve">atična številka: </w:t>
      </w:r>
      <w:r>
        <w:rPr>
          <w:rFonts w:cs="Arial"/>
          <w:szCs w:val="20"/>
        </w:rPr>
        <w:t>5880157000</w:t>
      </w:r>
    </w:p>
    <w:p w14:paraId="301E4E51" w14:textId="77777777" w:rsidR="00A87B72" w:rsidRDefault="00A87B72" w:rsidP="00736B70">
      <w:pPr>
        <w:spacing w:before="120" w:after="120" w:line="259" w:lineRule="auto"/>
        <w:rPr>
          <w:rFonts w:cs="Arial"/>
          <w:szCs w:val="20"/>
        </w:rPr>
      </w:pPr>
      <w:r>
        <w:rPr>
          <w:rFonts w:cs="Arial"/>
          <w:szCs w:val="20"/>
        </w:rPr>
        <w:t>D</w:t>
      </w:r>
      <w:r w:rsidR="00736B70" w:rsidRPr="00736B70">
        <w:rPr>
          <w:rFonts w:cs="Arial"/>
          <w:szCs w:val="20"/>
        </w:rPr>
        <w:t>avčna številka: SI</w:t>
      </w:r>
      <w:r>
        <w:rPr>
          <w:rFonts w:cs="Arial"/>
          <w:szCs w:val="20"/>
        </w:rPr>
        <w:t>72799595</w:t>
      </w:r>
    </w:p>
    <w:p w14:paraId="72DA46C7" w14:textId="77777777" w:rsidR="000214D0" w:rsidRPr="00E6100E" w:rsidRDefault="00A87B72" w:rsidP="000214D0">
      <w:pPr>
        <w:pStyle w:val="Brezrazmikov"/>
        <w:rPr>
          <w:sz w:val="22"/>
        </w:rPr>
      </w:pPr>
      <w:r>
        <w:rPr>
          <w:rFonts w:cs="Arial"/>
          <w:szCs w:val="20"/>
        </w:rPr>
        <w:t xml:space="preserve">Transakcijski račun: </w:t>
      </w:r>
      <w:r w:rsidR="000214D0" w:rsidRPr="000214D0">
        <w:rPr>
          <w:szCs w:val="20"/>
        </w:rPr>
        <w:t>SI56 0121 3010 0002 563</w:t>
      </w:r>
    </w:p>
    <w:p w14:paraId="7D8B1DE1" w14:textId="3ADA3BDA" w:rsidR="00A87B72" w:rsidRDefault="00A87B72" w:rsidP="00736B70">
      <w:pPr>
        <w:spacing w:before="120" w:after="120" w:line="259" w:lineRule="auto"/>
        <w:rPr>
          <w:rFonts w:cs="Arial"/>
          <w:szCs w:val="20"/>
        </w:rPr>
      </w:pPr>
    </w:p>
    <w:p w14:paraId="5CBDDE73" w14:textId="77777777" w:rsidR="007E1939" w:rsidRDefault="0061257B" w:rsidP="00736B70">
      <w:pPr>
        <w:spacing w:before="120" w:after="120" w:line="259" w:lineRule="auto"/>
        <w:rPr>
          <w:rFonts w:cs="Arial"/>
          <w:szCs w:val="20"/>
        </w:rPr>
      </w:pPr>
      <w:r w:rsidRPr="00C95640">
        <w:rPr>
          <w:rFonts w:cs="Arial"/>
          <w:b/>
          <w:bCs/>
          <w:szCs w:val="20"/>
        </w:rPr>
        <w:t xml:space="preserve">Zdravstveni dom dr. Božidarja Lavriča Cerknica, Cesta 4. maja </w:t>
      </w:r>
      <w:r w:rsidR="007E1939" w:rsidRPr="00C95640">
        <w:rPr>
          <w:rFonts w:cs="Arial"/>
          <w:b/>
          <w:bCs/>
          <w:szCs w:val="20"/>
        </w:rPr>
        <w:t>17, 1380  Cerknica</w:t>
      </w:r>
      <w:r w:rsidR="00736B70" w:rsidRPr="00736B70">
        <w:rPr>
          <w:rFonts w:cs="Arial"/>
          <w:szCs w:val="20"/>
        </w:rPr>
        <w:t>, ki ga zastopa direktor</w:t>
      </w:r>
      <w:r w:rsidR="007E1939">
        <w:rPr>
          <w:rFonts w:cs="Arial"/>
          <w:szCs w:val="20"/>
        </w:rPr>
        <w:t>ica Olga Doles</w:t>
      </w:r>
    </w:p>
    <w:p w14:paraId="3F3A246C" w14:textId="77777777" w:rsidR="00C95640" w:rsidRDefault="007E1939" w:rsidP="00736B70">
      <w:pPr>
        <w:spacing w:before="120" w:after="120" w:line="259" w:lineRule="auto"/>
        <w:rPr>
          <w:rFonts w:cs="Arial"/>
          <w:szCs w:val="20"/>
        </w:rPr>
      </w:pPr>
      <w:r>
        <w:rPr>
          <w:rFonts w:cs="Arial"/>
          <w:szCs w:val="20"/>
        </w:rPr>
        <w:t>Matična</w:t>
      </w:r>
      <w:r w:rsidR="00736B70" w:rsidRPr="00736B70">
        <w:rPr>
          <w:rFonts w:cs="Arial"/>
          <w:szCs w:val="20"/>
        </w:rPr>
        <w:t xml:space="preserve"> številka: </w:t>
      </w:r>
      <w:r w:rsidR="00C95640">
        <w:rPr>
          <w:rFonts w:cs="Arial"/>
          <w:szCs w:val="20"/>
        </w:rPr>
        <w:t>5158842000</w:t>
      </w:r>
    </w:p>
    <w:p w14:paraId="41C9A00B" w14:textId="77777777" w:rsidR="00C95640" w:rsidRDefault="00C95640" w:rsidP="00736B70">
      <w:pPr>
        <w:spacing w:before="120" w:after="120" w:line="259" w:lineRule="auto"/>
        <w:rPr>
          <w:rFonts w:cs="Arial"/>
          <w:szCs w:val="20"/>
        </w:rPr>
      </w:pPr>
      <w:r>
        <w:rPr>
          <w:rFonts w:cs="Arial"/>
          <w:szCs w:val="20"/>
        </w:rPr>
        <w:t>D</w:t>
      </w:r>
      <w:r w:rsidR="00736B70" w:rsidRPr="00736B70">
        <w:rPr>
          <w:rFonts w:cs="Arial"/>
          <w:szCs w:val="20"/>
        </w:rPr>
        <w:t>avčna številka: SI</w:t>
      </w:r>
      <w:r>
        <w:rPr>
          <w:rFonts w:cs="Arial"/>
          <w:szCs w:val="20"/>
        </w:rPr>
        <w:t>83479007</w:t>
      </w:r>
    </w:p>
    <w:p w14:paraId="6F824E2F" w14:textId="4F29B052" w:rsidR="00C95640" w:rsidRDefault="00C95640" w:rsidP="00736B70">
      <w:pPr>
        <w:spacing w:before="120" w:after="120" w:line="259" w:lineRule="auto"/>
        <w:rPr>
          <w:rFonts w:cs="Arial"/>
          <w:szCs w:val="20"/>
        </w:rPr>
      </w:pPr>
      <w:r>
        <w:rPr>
          <w:rFonts w:cs="Arial"/>
          <w:szCs w:val="20"/>
        </w:rPr>
        <w:t>Transakcijski račun:</w:t>
      </w:r>
      <w:r w:rsidR="002846D2" w:rsidRPr="002846D2">
        <w:rPr>
          <w:rFonts w:ascii="Open Sans" w:hAnsi="Open Sans" w:cs="Open Sans"/>
          <w:color w:val="2E2E2E"/>
          <w:szCs w:val="20"/>
          <w:shd w:val="clear" w:color="auto" w:fill="FFFFFF"/>
        </w:rPr>
        <w:t xml:space="preserve"> </w:t>
      </w:r>
      <w:r w:rsidR="002846D2" w:rsidRPr="002846D2">
        <w:rPr>
          <w:szCs w:val="20"/>
        </w:rPr>
        <w:t>SI56 0121 3603 0279 729</w:t>
      </w:r>
    </w:p>
    <w:p w14:paraId="07403791" w14:textId="77777777" w:rsidR="00736B70" w:rsidRDefault="00736B70" w:rsidP="00736B70">
      <w:pPr>
        <w:spacing w:before="120" w:after="120" w:line="259" w:lineRule="auto"/>
        <w:rPr>
          <w:rFonts w:cs="Arial"/>
          <w:szCs w:val="20"/>
        </w:rPr>
      </w:pPr>
    </w:p>
    <w:p w14:paraId="64A76D2A" w14:textId="77777777" w:rsidR="000214D0" w:rsidRPr="00736B70" w:rsidRDefault="000214D0" w:rsidP="000214D0">
      <w:pPr>
        <w:spacing w:before="120" w:after="120" w:line="259" w:lineRule="auto"/>
        <w:rPr>
          <w:rFonts w:cs="Arial"/>
          <w:szCs w:val="20"/>
        </w:rPr>
      </w:pPr>
      <w:r w:rsidRPr="00736B70">
        <w:rPr>
          <w:rFonts w:cs="Arial"/>
          <w:szCs w:val="20"/>
        </w:rPr>
        <w:t xml:space="preserve">(v nadaljevanju </w:t>
      </w:r>
      <w:r w:rsidRPr="00736B70">
        <w:rPr>
          <w:rFonts w:cs="Arial"/>
          <w:b/>
          <w:bCs/>
          <w:szCs w:val="20"/>
        </w:rPr>
        <w:t>naročnik</w:t>
      </w:r>
      <w:r w:rsidRPr="00736B70">
        <w:rPr>
          <w:rFonts w:cs="Arial"/>
          <w:szCs w:val="20"/>
        </w:rPr>
        <w:t>)</w:t>
      </w:r>
    </w:p>
    <w:p w14:paraId="1B976EC3" w14:textId="77777777" w:rsidR="000214D0" w:rsidRDefault="000214D0" w:rsidP="00736B70">
      <w:pPr>
        <w:spacing w:before="120" w:after="120" w:line="259" w:lineRule="auto"/>
        <w:rPr>
          <w:rFonts w:cs="Arial"/>
          <w:szCs w:val="20"/>
        </w:rPr>
      </w:pPr>
    </w:p>
    <w:p w14:paraId="3CC174B7" w14:textId="77777777" w:rsidR="000214D0" w:rsidRPr="00736B70" w:rsidRDefault="000214D0" w:rsidP="00736B70">
      <w:pPr>
        <w:spacing w:before="120" w:after="120" w:line="259" w:lineRule="auto"/>
        <w:rPr>
          <w:rFonts w:cs="Arial"/>
          <w:szCs w:val="20"/>
        </w:rPr>
      </w:pPr>
    </w:p>
    <w:p w14:paraId="7C03C5D7" w14:textId="77777777" w:rsidR="00736B70" w:rsidRPr="00736B70" w:rsidRDefault="00736B70" w:rsidP="00736B70">
      <w:pPr>
        <w:spacing w:before="120" w:after="120" w:line="259" w:lineRule="auto"/>
        <w:rPr>
          <w:rFonts w:cs="Arial"/>
          <w:szCs w:val="20"/>
        </w:rPr>
      </w:pPr>
      <w:r w:rsidRPr="00736B70">
        <w:rPr>
          <w:rFonts w:cs="Arial"/>
          <w:szCs w:val="20"/>
        </w:rPr>
        <w:t>in</w:t>
      </w:r>
    </w:p>
    <w:p w14:paraId="37C9BBBF" w14:textId="77777777" w:rsidR="00736B70" w:rsidRPr="00736B70" w:rsidRDefault="00736B70" w:rsidP="00736B70">
      <w:pPr>
        <w:spacing w:before="120" w:after="120" w:line="259" w:lineRule="auto"/>
        <w:rPr>
          <w:rFonts w:cs="Arial"/>
          <w:szCs w:val="20"/>
        </w:rPr>
      </w:pPr>
    </w:p>
    <w:p w14:paraId="513464EE" w14:textId="77777777" w:rsidR="00736B70" w:rsidRPr="00736B70" w:rsidRDefault="00736B70" w:rsidP="00736B70">
      <w:pPr>
        <w:spacing w:before="120" w:after="120" w:line="259" w:lineRule="auto"/>
        <w:rPr>
          <w:rFonts w:cs="Arial"/>
          <w:szCs w:val="20"/>
        </w:rPr>
      </w:pPr>
      <w:r w:rsidRPr="00736B70">
        <w:rPr>
          <w:rFonts w:cs="Arial"/>
          <w:szCs w:val="20"/>
        </w:rPr>
        <w:t>(naziv in poslovni naslov), ki ga zastopa (navedba zastopnika), matična številka: (navedba matične številke), davčna številka: (navedba davčne številke)</w:t>
      </w:r>
    </w:p>
    <w:p w14:paraId="6210D06E" w14:textId="77777777" w:rsidR="00736B70" w:rsidRPr="00736B70" w:rsidRDefault="00736B70" w:rsidP="00736B70">
      <w:pPr>
        <w:spacing w:before="120" w:after="120" w:line="259" w:lineRule="auto"/>
        <w:rPr>
          <w:rFonts w:cs="Arial"/>
          <w:szCs w:val="20"/>
        </w:rPr>
      </w:pPr>
      <w:r w:rsidRPr="00736B70">
        <w:rPr>
          <w:rFonts w:cs="Arial"/>
          <w:szCs w:val="20"/>
        </w:rPr>
        <w:t>Transakcijski račun (TRR): (navedba IBAN poslovnega računa) odprt pri (navedba naziva banke)</w:t>
      </w:r>
    </w:p>
    <w:p w14:paraId="3A190139" w14:textId="77777777" w:rsidR="00736B70" w:rsidRDefault="00736B70" w:rsidP="00736B70">
      <w:pPr>
        <w:spacing w:before="120" w:after="120" w:line="259" w:lineRule="auto"/>
        <w:rPr>
          <w:rFonts w:cs="Arial"/>
          <w:szCs w:val="20"/>
        </w:rPr>
      </w:pPr>
      <w:r w:rsidRPr="00736B70">
        <w:rPr>
          <w:rFonts w:cs="Arial"/>
          <w:szCs w:val="20"/>
        </w:rPr>
        <w:t xml:space="preserve">(v nadaljevanju: </w:t>
      </w:r>
      <w:r w:rsidRPr="00736B70">
        <w:rPr>
          <w:rFonts w:cs="Arial"/>
          <w:b/>
          <w:bCs/>
          <w:szCs w:val="20"/>
        </w:rPr>
        <w:t>izvajalec</w:t>
      </w:r>
      <w:r w:rsidRPr="00736B70">
        <w:rPr>
          <w:rFonts w:cs="Arial"/>
          <w:szCs w:val="20"/>
        </w:rPr>
        <w:t>)</w:t>
      </w:r>
    </w:p>
    <w:p w14:paraId="46BC549D" w14:textId="77777777" w:rsidR="00E479E1" w:rsidRDefault="00E479E1" w:rsidP="00736B70">
      <w:pPr>
        <w:spacing w:before="120" w:after="120" w:line="259" w:lineRule="auto"/>
        <w:rPr>
          <w:rFonts w:cs="Arial"/>
          <w:szCs w:val="20"/>
        </w:rPr>
      </w:pPr>
    </w:p>
    <w:p w14:paraId="1F19A4F2" w14:textId="6C55D4BC" w:rsidR="00E479E1" w:rsidRPr="00736B70" w:rsidRDefault="00E479E1" w:rsidP="00736B70">
      <w:pPr>
        <w:spacing w:before="120" w:after="120" w:line="259" w:lineRule="auto"/>
        <w:rPr>
          <w:rFonts w:cs="Arial"/>
          <w:szCs w:val="20"/>
        </w:rPr>
      </w:pPr>
      <w:r>
        <w:rPr>
          <w:rFonts w:cs="Arial"/>
          <w:szCs w:val="20"/>
        </w:rPr>
        <w:t>sklepa</w:t>
      </w:r>
      <w:r w:rsidR="00942C4D">
        <w:rPr>
          <w:rFonts w:cs="Arial"/>
          <w:szCs w:val="20"/>
        </w:rPr>
        <w:t>jo</w:t>
      </w:r>
    </w:p>
    <w:p w14:paraId="766F5344" w14:textId="77777777" w:rsidR="00E479E1" w:rsidRDefault="0061298B" w:rsidP="00394323">
      <w:pPr>
        <w:spacing w:before="120" w:after="120" w:line="259" w:lineRule="auto"/>
        <w:jc w:val="center"/>
        <w:rPr>
          <w:rFonts w:cs="Arial"/>
          <w:b/>
          <w:sz w:val="24"/>
          <w:szCs w:val="24"/>
        </w:rPr>
      </w:pPr>
      <w:r w:rsidRPr="00736B70">
        <w:rPr>
          <w:rFonts w:cs="Arial"/>
          <w:b/>
          <w:sz w:val="24"/>
          <w:szCs w:val="24"/>
        </w:rPr>
        <w:t>POGODB</w:t>
      </w:r>
      <w:r w:rsidR="00E479E1">
        <w:rPr>
          <w:rFonts w:cs="Arial"/>
          <w:b/>
          <w:sz w:val="24"/>
          <w:szCs w:val="24"/>
        </w:rPr>
        <w:t>O</w:t>
      </w:r>
      <w:r w:rsidRPr="00736B70">
        <w:rPr>
          <w:rFonts w:cs="Arial"/>
          <w:b/>
          <w:sz w:val="24"/>
          <w:szCs w:val="24"/>
        </w:rPr>
        <w:t xml:space="preserve"> </w:t>
      </w:r>
    </w:p>
    <w:p w14:paraId="318DCD1C" w14:textId="77777777" w:rsidR="005A064A" w:rsidRDefault="0061298B" w:rsidP="00394323">
      <w:pPr>
        <w:spacing w:before="120" w:after="120" w:line="259" w:lineRule="auto"/>
        <w:jc w:val="center"/>
        <w:rPr>
          <w:rFonts w:cs="Arial"/>
          <w:b/>
          <w:sz w:val="24"/>
          <w:szCs w:val="24"/>
        </w:rPr>
      </w:pPr>
      <w:r w:rsidRPr="00736B70">
        <w:rPr>
          <w:rFonts w:cs="Arial"/>
          <w:b/>
          <w:sz w:val="24"/>
          <w:szCs w:val="24"/>
        </w:rPr>
        <w:t xml:space="preserve">O </w:t>
      </w:r>
      <w:r w:rsidR="00E479E1">
        <w:rPr>
          <w:rFonts w:cs="Arial"/>
          <w:b/>
          <w:sz w:val="24"/>
          <w:szCs w:val="24"/>
        </w:rPr>
        <w:t xml:space="preserve">DOBAVI IN </w:t>
      </w:r>
      <w:r w:rsidR="005A064A">
        <w:rPr>
          <w:rFonts w:cs="Arial"/>
          <w:b/>
          <w:sz w:val="24"/>
          <w:szCs w:val="24"/>
        </w:rPr>
        <w:t xml:space="preserve">MONTAŽI SONČNE ELEKTRARNE </w:t>
      </w:r>
    </w:p>
    <w:p w14:paraId="4D96FAC7" w14:textId="280277FA" w:rsidR="00A30228" w:rsidRPr="00736B70" w:rsidRDefault="005A064A" w:rsidP="00394323">
      <w:pPr>
        <w:spacing w:before="120" w:after="120" w:line="259" w:lineRule="auto"/>
        <w:jc w:val="center"/>
        <w:rPr>
          <w:rFonts w:cs="Arial"/>
          <w:b/>
          <w:sz w:val="24"/>
          <w:szCs w:val="24"/>
        </w:rPr>
      </w:pPr>
      <w:r>
        <w:rPr>
          <w:rFonts w:cs="Arial"/>
          <w:b/>
          <w:sz w:val="24"/>
          <w:szCs w:val="24"/>
        </w:rPr>
        <w:t xml:space="preserve">NA ZDRAVSTVENEM DOMU DR. BOŽIDARJA LAVRIČA CERKNICA </w:t>
      </w:r>
    </w:p>
    <w:p w14:paraId="3A5E1BCD" w14:textId="77777777" w:rsidR="004C5AB7" w:rsidRDefault="004C5AB7" w:rsidP="00394323">
      <w:pPr>
        <w:spacing w:before="120" w:after="120" w:line="259" w:lineRule="auto"/>
        <w:rPr>
          <w:rFonts w:cs="Arial"/>
          <w:szCs w:val="20"/>
        </w:rPr>
      </w:pPr>
    </w:p>
    <w:p w14:paraId="08BFDAF9" w14:textId="77777777" w:rsidR="00922A75" w:rsidRPr="00736B70" w:rsidRDefault="00922A75" w:rsidP="00394323">
      <w:pPr>
        <w:spacing w:before="120" w:after="120" w:line="259" w:lineRule="auto"/>
        <w:rPr>
          <w:rFonts w:cs="Arial"/>
          <w:szCs w:val="20"/>
        </w:rPr>
      </w:pPr>
    </w:p>
    <w:p w14:paraId="43402D3E"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UVODNE DOLOČBE</w:t>
      </w:r>
    </w:p>
    <w:p w14:paraId="10147280"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7B795D35" w14:textId="6A8EB997" w:rsidR="004C5AB7" w:rsidRPr="00736B70" w:rsidRDefault="004C5AB7" w:rsidP="00394323">
      <w:pPr>
        <w:spacing w:before="120" w:after="120" w:line="259" w:lineRule="auto"/>
        <w:rPr>
          <w:rFonts w:cs="Arial"/>
          <w:szCs w:val="20"/>
        </w:rPr>
      </w:pPr>
      <w:r w:rsidRPr="00736B70">
        <w:rPr>
          <w:rFonts w:cs="Arial"/>
          <w:szCs w:val="20"/>
        </w:rPr>
        <w:t>Naročnik in izvajalec ugotavljata, da je bil izvajalec na osnovi javnega naročila, objavljenega na portalu javnih naročil pod številko objave (</w:t>
      </w:r>
      <w:r w:rsidRPr="00736B70">
        <w:rPr>
          <w:rFonts w:cs="Arial"/>
          <w:i/>
          <w:iCs/>
          <w:szCs w:val="20"/>
        </w:rPr>
        <w:t>navedba opravilne številke in datuma</w:t>
      </w:r>
      <w:r w:rsidRPr="00736B70">
        <w:rPr>
          <w:rFonts w:cs="Arial"/>
          <w:szCs w:val="20"/>
        </w:rPr>
        <w:t>) z naslovom »</w:t>
      </w:r>
      <w:r w:rsidR="00F360F3">
        <w:rPr>
          <w:rFonts w:cs="Arial"/>
          <w:szCs w:val="20"/>
        </w:rPr>
        <w:t>Dobava in montaža sončne elektrarne na Zdravstvenem domu dr. Božidarja Lavriča Cerknica</w:t>
      </w:r>
      <w:r w:rsidRPr="00736B70">
        <w:rPr>
          <w:rFonts w:cs="Arial"/>
          <w:szCs w:val="20"/>
        </w:rPr>
        <w:t>« ter na podlagi odločitve o oddaji javnega naročila številka (</w:t>
      </w:r>
      <w:r w:rsidRPr="00736B70">
        <w:rPr>
          <w:rFonts w:cs="Arial"/>
          <w:i/>
          <w:iCs/>
          <w:szCs w:val="20"/>
        </w:rPr>
        <w:t>datum odločitve o oddaji javnega naročila</w:t>
      </w:r>
      <w:r w:rsidRPr="00736B70">
        <w:rPr>
          <w:rFonts w:cs="Arial"/>
          <w:szCs w:val="20"/>
        </w:rPr>
        <w:t>) na osnovi izvajalčeve ponudbe številka (</w:t>
      </w:r>
      <w:r w:rsidRPr="00736B70">
        <w:rPr>
          <w:rFonts w:cs="Arial"/>
          <w:i/>
          <w:iCs/>
          <w:szCs w:val="20"/>
        </w:rPr>
        <w:t>navedba številke in datuma ponudbe izbranega ponudnika</w:t>
      </w:r>
      <w:r w:rsidRPr="00736B70">
        <w:rPr>
          <w:rFonts w:cs="Arial"/>
          <w:szCs w:val="20"/>
        </w:rPr>
        <w:t xml:space="preserve">) izbran za izvajalca del v okviru omenjenega javnega naročila, zaradi česar se sklepa predmetna pogodba. </w:t>
      </w:r>
    </w:p>
    <w:p w14:paraId="79F9A9BE" w14:textId="77777777" w:rsidR="00394323" w:rsidRPr="00736B70" w:rsidRDefault="00394323" w:rsidP="00394323">
      <w:pPr>
        <w:spacing w:before="120" w:after="120" w:line="259" w:lineRule="auto"/>
        <w:rPr>
          <w:rFonts w:cs="Arial"/>
          <w:szCs w:val="20"/>
        </w:rPr>
      </w:pPr>
    </w:p>
    <w:p w14:paraId="79F1E903" w14:textId="77777777" w:rsidR="00842A70"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50851632" w14:textId="77777777" w:rsidR="00D80239" w:rsidRPr="00736B70" w:rsidRDefault="00D80239" w:rsidP="00394323">
      <w:pPr>
        <w:spacing w:before="120" w:after="120" w:line="259" w:lineRule="auto"/>
        <w:rPr>
          <w:rFonts w:cs="Arial"/>
          <w:szCs w:val="20"/>
        </w:rPr>
      </w:pPr>
      <w:r w:rsidRPr="00736B70">
        <w:rPr>
          <w:rFonts w:cs="Arial"/>
          <w:szCs w:val="20"/>
        </w:rPr>
        <w:t>Pogodbene stranke uvodoma ugotavljajo, da:</w:t>
      </w:r>
    </w:p>
    <w:p w14:paraId="1CB14A9E" w14:textId="40604301" w:rsidR="00D80239" w:rsidRPr="00736B70" w:rsidRDefault="00D80239" w:rsidP="00394323">
      <w:pPr>
        <w:numPr>
          <w:ilvl w:val="0"/>
          <w:numId w:val="27"/>
        </w:numPr>
        <w:spacing w:before="120" w:after="120" w:line="259" w:lineRule="auto"/>
        <w:rPr>
          <w:rFonts w:cs="Arial"/>
          <w:szCs w:val="20"/>
        </w:rPr>
      </w:pPr>
      <w:r w:rsidRPr="00736B70">
        <w:rPr>
          <w:rFonts w:cs="Arial"/>
          <w:szCs w:val="20"/>
        </w:rPr>
        <w:t xml:space="preserve">je naročnik izvedel postopek javnega naročanja za izbiro izvajalca </w:t>
      </w:r>
      <w:r w:rsidR="004341DB" w:rsidRPr="00736B70">
        <w:rPr>
          <w:rFonts w:cs="Arial"/>
          <w:szCs w:val="20"/>
        </w:rPr>
        <w:t xml:space="preserve">po </w:t>
      </w:r>
      <w:r w:rsidR="00F360F3">
        <w:rPr>
          <w:rFonts w:cs="Arial"/>
          <w:szCs w:val="20"/>
        </w:rPr>
        <w:t xml:space="preserve">odprtem </w:t>
      </w:r>
      <w:r w:rsidR="004341DB" w:rsidRPr="00736B70">
        <w:rPr>
          <w:rFonts w:cs="Arial"/>
          <w:szCs w:val="20"/>
        </w:rPr>
        <w:t>postopku</w:t>
      </w:r>
      <w:r w:rsidRPr="00736B70">
        <w:rPr>
          <w:rFonts w:cs="Arial"/>
          <w:szCs w:val="20"/>
        </w:rPr>
        <w:t>,</w:t>
      </w:r>
    </w:p>
    <w:p w14:paraId="588849B1" w14:textId="77777777" w:rsidR="00D80239" w:rsidRPr="00736B70" w:rsidRDefault="00D80239" w:rsidP="00394323">
      <w:pPr>
        <w:numPr>
          <w:ilvl w:val="0"/>
          <w:numId w:val="27"/>
        </w:numPr>
        <w:spacing w:before="120" w:after="120" w:line="259" w:lineRule="auto"/>
        <w:rPr>
          <w:rFonts w:cs="Arial"/>
          <w:szCs w:val="20"/>
        </w:rPr>
      </w:pPr>
      <w:r w:rsidRPr="00736B70">
        <w:rPr>
          <w:rFonts w:cs="Arial"/>
          <w:szCs w:val="20"/>
        </w:rPr>
        <w:t>je izvajalec izbran kot najugodnejši ponudnik,</w:t>
      </w:r>
    </w:p>
    <w:p w14:paraId="7F7FF146" w14:textId="77777777" w:rsidR="00D80239" w:rsidRPr="00736B70" w:rsidRDefault="00D80239" w:rsidP="00394323">
      <w:pPr>
        <w:numPr>
          <w:ilvl w:val="0"/>
          <w:numId w:val="27"/>
        </w:numPr>
        <w:spacing w:before="120" w:after="120" w:line="259" w:lineRule="auto"/>
        <w:rPr>
          <w:rFonts w:cs="Arial"/>
          <w:szCs w:val="20"/>
        </w:rPr>
      </w:pPr>
      <w:r w:rsidRPr="00736B70">
        <w:rPr>
          <w:rFonts w:cs="Arial"/>
          <w:szCs w:val="20"/>
        </w:rPr>
        <w:t>da so sredstva za plačilo zagotovljena.</w:t>
      </w:r>
    </w:p>
    <w:p w14:paraId="6A5812CC" w14:textId="77777777" w:rsidR="00394323" w:rsidRPr="00736B70" w:rsidRDefault="00394323" w:rsidP="00394323">
      <w:pPr>
        <w:spacing w:before="120" w:after="120" w:line="259" w:lineRule="auto"/>
        <w:rPr>
          <w:rFonts w:cs="Arial"/>
          <w:szCs w:val="20"/>
        </w:rPr>
      </w:pPr>
    </w:p>
    <w:p w14:paraId="4FD60C6D" w14:textId="77777777" w:rsidR="00D80239" w:rsidRPr="00736B70" w:rsidRDefault="00D80239" w:rsidP="00394323">
      <w:pPr>
        <w:pStyle w:val="Naslov1"/>
        <w:spacing w:before="120" w:beforeAutospacing="0" w:after="120" w:afterAutospacing="0" w:line="259" w:lineRule="auto"/>
        <w:rPr>
          <w:rFonts w:cs="Arial"/>
          <w:szCs w:val="20"/>
        </w:rPr>
      </w:pPr>
      <w:r w:rsidRPr="00736B70">
        <w:rPr>
          <w:rFonts w:cs="Arial"/>
          <w:szCs w:val="20"/>
        </w:rPr>
        <w:t>PREDMET POGODBE</w:t>
      </w:r>
    </w:p>
    <w:p w14:paraId="61A79626" w14:textId="77777777" w:rsidR="00D80239" w:rsidRPr="00736B70" w:rsidRDefault="00D80239" w:rsidP="00394323">
      <w:pPr>
        <w:numPr>
          <w:ilvl w:val="0"/>
          <w:numId w:val="26"/>
        </w:numPr>
        <w:spacing w:before="120" w:after="120" w:line="259" w:lineRule="auto"/>
        <w:jc w:val="center"/>
        <w:rPr>
          <w:rFonts w:cs="Arial"/>
          <w:szCs w:val="20"/>
        </w:rPr>
      </w:pPr>
      <w:r w:rsidRPr="00736B70">
        <w:rPr>
          <w:rFonts w:cs="Arial"/>
          <w:szCs w:val="20"/>
        </w:rPr>
        <w:t>člen</w:t>
      </w:r>
    </w:p>
    <w:p w14:paraId="753826DD" w14:textId="70B619F9" w:rsidR="00394323" w:rsidRPr="00736B70" w:rsidRDefault="004C5AB7" w:rsidP="00394323">
      <w:pPr>
        <w:spacing w:before="120" w:after="120" w:line="259" w:lineRule="auto"/>
        <w:rPr>
          <w:rFonts w:cs="Arial"/>
          <w:szCs w:val="20"/>
        </w:rPr>
      </w:pPr>
      <w:r w:rsidRPr="00736B70">
        <w:rPr>
          <w:rFonts w:cs="Arial"/>
          <w:szCs w:val="20"/>
        </w:rPr>
        <w:t xml:space="preserve">S to pogodbo naročnik odda, izvajalec pa prevzame v izvedbo dela za </w:t>
      </w:r>
      <w:r w:rsidR="00B46A61" w:rsidRPr="00736B70">
        <w:rPr>
          <w:rFonts w:cs="Arial"/>
          <w:szCs w:val="20"/>
        </w:rPr>
        <w:t>»</w:t>
      </w:r>
      <w:r w:rsidR="00F360F3">
        <w:rPr>
          <w:rFonts w:cs="Arial"/>
          <w:szCs w:val="20"/>
        </w:rPr>
        <w:t xml:space="preserve">Dobava in montaža </w:t>
      </w:r>
      <w:r w:rsidR="00161D70">
        <w:rPr>
          <w:rFonts w:cs="Arial"/>
          <w:szCs w:val="20"/>
        </w:rPr>
        <w:t>sončne elektrarne na Zdravstvenem domu dr. Božidarja Lavriča Cerknica</w:t>
      </w:r>
      <w:r w:rsidR="00B46A61" w:rsidRPr="00736B70">
        <w:rPr>
          <w:rFonts w:cs="Arial"/>
          <w:szCs w:val="20"/>
        </w:rPr>
        <w:t>«</w:t>
      </w:r>
      <w:r w:rsidR="0065591D" w:rsidRPr="00736B70">
        <w:rPr>
          <w:rFonts w:cs="Arial"/>
          <w:szCs w:val="20"/>
        </w:rPr>
        <w:t xml:space="preserve"> </w:t>
      </w:r>
      <w:r w:rsidRPr="00736B70">
        <w:rPr>
          <w:rFonts w:cs="Arial"/>
          <w:szCs w:val="20"/>
        </w:rPr>
        <w:t>po ponudbi izvajalca številka (</w:t>
      </w:r>
      <w:r w:rsidRPr="00736B70">
        <w:rPr>
          <w:rFonts w:cs="Arial"/>
          <w:i/>
          <w:iCs/>
          <w:szCs w:val="20"/>
        </w:rPr>
        <w:t>navedba številke in datuma ponudbe izbranega ponudnika</w:t>
      </w:r>
      <w:r w:rsidRPr="00736B70">
        <w:rPr>
          <w:rFonts w:cs="Arial"/>
          <w:szCs w:val="20"/>
        </w:rPr>
        <w:t>).</w:t>
      </w:r>
    </w:p>
    <w:p w14:paraId="0637DE2E" w14:textId="77777777" w:rsidR="00394323" w:rsidRPr="00736B70" w:rsidRDefault="00394323" w:rsidP="00394323">
      <w:pPr>
        <w:spacing w:before="120" w:after="120" w:line="259" w:lineRule="auto"/>
        <w:rPr>
          <w:rFonts w:cs="Arial"/>
          <w:szCs w:val="20"/>
        </w:rPr>
      </w:pPr>
    </w:p>
    <w:p w14:paraId="285341C9"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1D0F82E7" w14:textId="77777777" w:rsidR="004C5AB7" w:rsidRPr="00736B70" w:rsidRDefault="004C5AB7" w:rsidP="00394323">
      <w:pPr>
        <w:spacing w:before="120" w:after="120" w:line="259" w:lineRule="auto"/>
        <w:rPr>
          <w:rFonts w:cs="Arial"/>
          <w:szCs w:val="20"/>
        </w:rPr>
      </w:pPr>
      <w:r w:rsidRPr="00736B70">
        <w:rPr>
          <w:rFonts w:cs="Arial"/>
          <w:szCs w:val="20"/>
        </w:rPr>
        <w:t>Izvajalec bo vršil pogodbena dela v skladu in v obsegu z naslednjimi dokumenti:</w:t>
      </w:r>
    </w:p>
    <w:p w14:paraId="771DAB4F" w14:textId="77777777" w:rsidR="004C5AB7" w:rsidRPr="00736B70" w:rsidRDefault="004C5AB7" w:rsidP="00394323">
      <w:pPr>
        <w:numPr>
          <w:ilvl w:val="0"/>
          <w:numId w:val="17"/>
        </w:numPr>
        <w:spacing w:before="120" w:after="120" w:line="259" w:lineRule="auto"/>
        <w:rPr>
          <w:rFonts w:cs="Arial"/>
          <w:szCs w:val="20"/>
        </w:rPr>
      </w:pPr>
      <w:r w:rsidRPr="00736B70">
        <w:rPr>
          <w:rFonts w:cs="Arial"/>
          <w:szCs w:val="20"/>
        </w:rPr>
        <w:t>Ponudba izvajalca z vključenim predračunom številka (</w:t>
      </w:r>
      <w:r w:rsidRPr="00736B70">
        <w:rPr>
          <w:rFonts w:cs="Arial"/>
          <w:i/>
          <w:iCs/>
          <w:szCs w:val="20"/>
        </w:rPr>
        <w:t>navedba številke in datuma ponudbe izbranega ponudnika</w:t>
      </w:r>
      <w:r w:rsidRPr="00736B70">
        <w:rPr>
          <w:rFonts w:cs="Arial"/>
          <w:szCs w:val="20"/>
        </w:rPr>
        <w:t>);</w:t>
      </w:r>
    </w:p>
    <w:p w14:paraId="4841FC45" w14:textId="77777777" w:rsidR="004C5AB7" w:rsidRPr="00736B70" w:rsidRDefault="004C5AB7" w:rsidP="00394323">
      <w:pPr>
        <w:numPr>
          <w:ilvl w:val="0"/>
          <w:numId w:val="17"/>
        </w:numPr>
        <w:spacing w:before="120" w:after="120" w:line="259" w:lineRule="auto"/>
        <w:rPr>
          <w:rFonts w:cs="Arial"/>
          <w:szCs w:val="20"/>
        </w:rPr>
      </w:pPr>
      <w:r w:rsidRPr="00736B70">
        <w:rPr>
          <w:rFonts w:cs="Arial"/>
          <w:szCs w:val="20"/>
        </w:rPr>
        <w:t>Razpisna dokumentacija naročnika številka (</w:t>
      </w:r>
      <w:r w:rsidRPr="00736B70">
        <w:rPr>
          <w:rFonts w:cs="Arial"/>
          <w:i/>
          <w:iCs/>
          <w:szCs w:val="20"/>
        </w:rPr>
        <w:t>navedba številke in datuma razpisne dokumentacije</w:t>
      </w:r>
      <w:r w:rsidRPr="00736B70">
        <w:rPr>
          <w:rFonts w:cs="Arial"/>
          <w:szCs w:val="20"/>
        </w:rPr>
        <w:t>);</w:t>
      </w:r>
    </w:p>
    <w:p w14:paraId="2677C599" w14:textId="77777777" w:rsidR="00AA6DFA" w:rsidRPr="00736B70" w:rsidRDefault="00AA6DFA" w:rsidP="00394323">
      <w:pPr>
        <w:numPr>
          <w:ilvl w:val="0"/>
          <w:numId w:val="17"/>
        </w:numPr>
        <w:spacing w:before="120" w:after="120" w:line="259" w:lineRule="auto"/>
        <w:rPr>
          <w:rFonts w:cs="Arial"/>
          <w:szCs w:val="20"/>
        </w:rPr>
      </w:pPr>
      <w:r w:rsidRPr="00736B70">
        <w:rPr>
          <w:rFonts w:cs="Arial"/>
          <w:szCs w:val="20"/>
        </w:rPr>
        <w:t>terminski plan izvedbe del</w:t>
      </w:r>
      <w:r w:rsidR="005704F3" w:rsidRPr="00736B70">
        <w:rPr>
          <w:rFonts w:cs="Arial"/>
          <w:szCs w:val="20"/>
        </w:rPr>
        <w:t>.</w:t>
      </w:r>
    </w:p>
    <w:p w14:paraId="5BE452F3" w14:textId="77777777" w:rsidR="004C5AB7" w:rsidRPr="00736B70" w:rsidRDefault="004C5AB7" w:rsidP="00394323">
      <w:pPr>
        <w:spacing w:before="120" w:after="120" w:line="259" w:lineRule="auto"/>
        <w:rPr>
          <w:rFonts w:cs="Arial"/>
          <w:szCs w:val="20"/>
        </w:rPr>
      </w:pPr>
      <w:r w:rsidRPr="00736B70">
        <w:rPr>
          <w:rFonts w:cs="Arial"/>
          <w:szCs w:val="20"/>
        </w:rPr>
        <w:t>Predmetni dokumenti so priloga in sestavni del te pogodbe.</w:t>
      </w:r>
    </w:p>
    <w:p w14:paraId="614F2258" w14:textId="77777777" w:rsidR="00394323" w:rsidRPr="00736B70" w:rsidRDefault="00394323" w:rsidP="00394323">
      <w:pPr>
        <w:spacing w:before="120" w:after="120" w:line="259" w:lineRule="auto"/>
        <w:rPr>
          <w:rFonts w:cs="Arial"/>
          <w:szCs w:val="20"/>
        </w:rPr>
      </w:pPr>
    </w:p>
    <w:p w14:paraId="33E583A7"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06F876E9" w14:textId="65EC5572" w:rsidR="004C5AB7" w:rsidRPr="00736B70" w:rsidRDefault="004C5AB7" w:rsidP="00394323">
      <w:pPr>
        <w:spacing w:before="120" w:after="120" w:line="259" w:lineRule="auto"/>
        <w:rPr>
          <w:rFonts w:cs="Arial"/>
          <w:szCs w:val="20"/>
        </w:rPr>
      </w:pPr>
      <w:r w:rsidRPr="009E394E">
        <w:rPr>
          <w:rFonts w:cs="Arial"/>
          <w:szCs w:val="20"/>
        </w:rPr>
        <w:t xml:space="preserve">Izvajalec bo izvršil dela iz te pogodbe po </w:t>
      </w:r>
      <w:r w:rsidR="00AE7791" w:rsidRPr="009E394E">
        <w:rPr>
          <w:rFonts w:cs="Arial"/>
          <w:szCs w:val="20"/>
        </w:rPr>
        <w:t xml:space="preserve">PZI </w:t>
      </w:r>
      <w:r w:rsidRPr="009E394E">
        <w:rPr>
          <w:rFonts w:cs="Arial"/>
          <w:szCs w:val="20"/>
        </w:rPr>
        <w:t>projektni dokumentaciji, detajlnih načrtih, tehničnih predpisih, veljavnih standardih in pravilih stroke.</w:t>
      </w:r>
      <w:r w:rsidRPr="00736B70">
        <w:rPr>
          <w:rFonts w:cs="Arial"/>
          <w:szCs w:val="20"/>
        </w:rPr>
        <w:t xml:space="preserve"> </w:t>
      </w:r>
    </w:p>
    <w:p w14:paraId="04F688F0" w14:textId="77777777" w:rsidR="00423EF0" w:rsidRPr="00736B70" w:rsidRDefault="00423EF0" w:rsidP="00394323">
      <w:pPr>
        <w:spacing w:before="120" w:after="120" w:line="259" w:lineRule="auto"/>
        <w:rPr>
          <w:rFonts w:cs="Arial"/>
          <w:b/>
          <w:bCs/>
          <w:szCs w:val="20"/>
        </w:rPr>
      </w:pPr>
      <w:r w:rsidRPr="00736B70">
        <w:rPr>
          <w:rFonts w:cs="Arial"/>
          <w:b/>
          <w:bCs/>
          <w:szCs w:val="20"/>
        </w:rPr>
        <w:t xml:space="preserve">Izvajalec bo začel </w:t>
      </w:r>
      <w:r w:rsidR="004903D5" w:rsidRPr="00736B70">
        <w:rPr>
          <w:rFonts w:cs="Arial"/>
          <w:b/>
          <w:bCs/>
          <w:szCs w:val="20"/>
        </w:rPr>
        <w:t>dela po tej pogodbi</w:t>
      </w:r>
      <w:r w:rsidRPr="00736B70">
        <w:rPr>
          <w:rFonts w:cs="Arial"/>
          <w:b/>
          <w:bCs/>
          <w:szCs w:val="20"/>
        </w:rPr>
        <w:t xml:space="preserve"> takoj po uvedbi v delo in predložitvi bančne garancije za dobro izvedbo del, najkasneje pa 14 dni po podpisu pogodbe.</w:t>
      </w:r>
    </w:p>
    <w:p w14:paraId="00F00CD3" w14:textId="77777777" w:rsidR="00423EF0" w:rsidRPr="00736B70" w:rsidRDefault="004C5AB7" w:rsidP="00394323">
      <w:pPr>
        <w:spacing w:before="120" w:after="120" w:line="259" w:lineRule="auto"/>
        <w:rPr>
          <w:rFonts w:cs="Arial"/>
          <w:szCs w:val="20"/>
        </w:rPr>
      </w:pPr>
      <w:r w:rsidRPr="00736B70">
        <w:rPr>
          <w:rFonts w:cs="Arial"/>
          <w:szCs w:val="20"/>
        </w:rPr>
        <w:t>Izvajalec bo izvedel dela iz te pogodbe strokovno in pravilno</w:t>
      </w:r>
      <w:r w:rsidR="00EB1C98" w:rsidRPr="00736B70">
        <w:rPr>
          <w:rFonts w:cs="Arial"/>
          <w:szCs w:val="20"/>
        </w:rPr>
        <w:t>,</w:t>
      </w:r>
      <w:r w:rsidRPr="00736B70">
        <w:rPr>
          <w:rFonts w:cs="Arial"/>
          <w:szCs w:val="20"/>
        </w:rPr>
        <w:t xml:space="preserve"> s svojim materialom, ki mora ustrezati zahtevanim</w:t>
      </w:r>
      <w:r w:rsidR="00EB1C98" w:rsidRPr="00736B70">
        <w:rPr>
          <w:rFonts w:cs="Arial"/>
          <w:szCs w:val="20"/>
        </w:rPr>
        <w:t xml:space="preserve"> standardom in vrstam, določenim</w:t>
      </w:r>
      <w:r w:rsidRPr="00736B70">
        <w:rPr>
          <w:rFonts w:cs="Arial"/>
          <w:szCs w:val="20"/>
        </w:rPr>
        <w:t xml:space="preserve"> v projektih, ter kvaliteti in količinam, določenih v opisih del in predračunu.</w:t>
      </w:r>
      <w:r w:rsidR="00423EF0" w:rsidRPr="00736B70">
        <w:rPr>
          <w:rFonts w:cs="Arial"/>
          <w:szCs w:val="20"/>
        </w:rPr>
        <w:t xml:space="preserve"> Obseg, vrsta ali kvaliteta dela se lahko spremenijo le po predhodnem pisnem nalogu ali soglasju naročnika, za kar se sklene </w:t>
      </w:r>
      <w:r w:rsidR="00856A72" w:rsidRPr="00736B70">
        <w:rPr>
          <w:rFonts w:cs="Arial"/>
          <w:szCs w:val="20"/>
        </w:rPr>
        <w:t>pisni dodatek</w:t>
      </w:r>
      <w:r w:rsidR="00423EF0" w:rsidRPr="00736B70">
        <w:rPr>
          <w:rFonts w:cs="Arial"/>
          <w:szCs w:val="20"/>
        </w:rPr>
        <w:t xml:space="preserve"> k osnovni pogodbi.</w:t>
      </w:r>
    </w:p>
    <w:p w14:paraId="14289F85" w14:textId="77777777" w:rsidR="004C5AB7" w:rsidRPr="00736B70" w:rsidRDefault="004C5AB7" w:rsidP="00394323">
      <w:pPr>
        <w:spacing w:before="120" w:after="120" w:line="259" w:lineRule="auto"/>
        <w:rPr>
          <w:rFonts w:cs="Arial"/>
          <w:szCs w:val="20"/>
        </w:rPr>
      </w:pPr>
      <w:r w:rsidRPr="00736B70">
        <w:rPr>
          <w:rFonts w:cs="Arial"/>
          <w:szCs w:val="20"/>
        </w:rPr>
        <w:t>Izvajalec s podpisom te pogodbe potrjuje, da je v celoti seznanjen z obsegom in zahtevnostjo pogodbenih del, projektno in drugo dokumentacijo ter z lokacijo in objektom, kjer se bodo pogodbena dela izvajala.</w:t>
      </w:r>
    </w:p>
    <w:p w14:paraId="757C72E0" w14:textId="77777777" w:rsidR="00394323" w:rsidRPr="00736B70" w:rsidRDefault="00394323" w:rsidP="00394323">
      <w:pPr>
        <w:spacing w:before="120" w:after="120" w:line="259" w:lineRule="auto"/>
        <w:rPr>
          <w:rFonts w:cs="Arial"/>
          <w:szCs w:val="20"/>
        </w:rPr>
      </w:pPr>
    </w:p>
    <w:p w14:paraId="4250049B"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12CD8EE5" w14:textId="77777777" w:rsidR="004C5AB7" w:rsidRPr="00736B70" w:rsidRDefault="004C5AB7" w:rsidP="00394323">
      <w:pPr>
        <w:spacing w:before="120" w:after="120" w:line="259" w:lineRule="auto"/>
        <w:rPr>
          <w:rFonts w:cs="Arial"/>
          <w:szCs w:val="20"/>
        </w:rPr>
      </w:pPr>
      <w:r w:rsidRPr="00736B70">
        <w:rPr>
          <w:rFonts w:cs="Arial"/>
          <w:szCs w:val="20"/>
        </w:rPr>
        <w:t>Dodatnih del, ki niso opredeljena s to pogodbo, izvajalec ne sme začeti izvajati brez predhod</w:t>
      </w:r>
      <w:r w:rsidR="00EB1C98" w:rsidRPr="00736B70">
        <w:rPr>
          <w:rFonts w:cs="Arial"/>
          <w:szCs w:val="20"/>
        </w:rPr>
        <w:t>nega pisnega soglasja naročnika</w:t>
      </w:r>
      <w:r w:rsidRPr="00736B70">
        <w:rPr>
          <w:rFonts w:cs="Arial"/>
          <w:szCs w:val="20"/>
        </w:rPr>
        <w:t>.</w:t>
      </w:r>
    </w:p>
    <w:p w14:paraId="72EF9FD6" w14:textId="77777777" w:rsidR="004C5AB7" w:rsidRPr="00736B70" w:rsidRDefault="004C5AB7" w:rsidP="00394323">
      <w:pPr>
        <w:spacing w:before="120" w:after="120" w:line="259" w:lineRule="auto"/>
        <w:rPr>
          <w:rFonts w:cs="Arial"/>
          <w:szCs w:val="20"/>
        </w:rPr>
      </w:pPr>
      <w:r w:rsidRPr="00736B70">
        <w:rPr>
          <w:rFonts w:cs="Arial"/>
          <w:szCs w:val="20"/>
        </w:rPr>
        <w:t>Za dodatna dela, ki so se izkazala za potrebna šele po sklen</w:t>
      </w:r>
      <w:r w:rsidR="00EB1C98" w:rsidRPr="00736B70">
        <w:rPr>
          <w:rFonts w:cs="Arial"/>
          <w:szCs w:val="20"/>
        </w:rPr>
        <w:t>itvi te pogodbe, lahko naročnik</w:t>
      </w:r>
      <w:r w:rsidRPr="00736B70">
        <w:rPr>
          <w:rFonts w:cs="Arial"/>
          <w:szCs w:val="20"/>
        </w:rPr>
        <w:t xml:space="preserve"> skladno s 95. čl</w:t>
      </w:r>
      <w:r w:rsidR="00EB1C98" w:rsidRPr="00736B70">
        <w:rPr>
          <w:rFonts w:cs="Arial"/>
          <w:szCs w:val="20"/>
        </w:rPr>
        <w:t>enom ZJN-3 z izvajalcem sklene</w:t>
      </w:r>
      <w:r w:rsidRPr="00736B70">
        <w:rPr>
          <w:rFonts w:cs="Arial"/>
          <w:szCs w:val="20"/>
        </w:rPr>
        <w:t xml:space="preserve"> dodatek k tej pogodbi.</w:t>
      </w:r>
    </w:p>
    <w:p w14:paraId="6DD3BADE" w14:textId="77777777" w:rsidR="00394323" w:rsidRPr="00736B70" w:rsidRDefault="00394323" w:rsidP="00394323">
      <w:pPr>
        <w:spacing w:before="120" w:after="120" w:line="259" w:lineRule="auto"/>
        <w:rPr>
          <w:rFonts w:cs="Arial"/>
          <w:szCs w:val="20"/>
        </w:rPr>
      </w:pPr>
    </w:p>
    <w:p w14:paraId="6EB4C6AA"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POGODBENA CENA IN OBRAČUN DEL</w:t>
      </w:r>
    </w:p>
    <w:p w14:paraId="283656E1"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47AFB79A" w14:textId="77777777" w:rsidR="004C5AB7" w:rsidRPr="00736B70" w:rsidRDefault="004C5AB7" w:rsidP="00394323">
      <w:pPr>
        <w:spacing w:before="120" w:after="120" w:line="259" w:lineRule="auto"/>
        <w:rPr>
          <w:rFonts w:cs="Arial"/>
          <w:szCs w:val="20"/>
        </w:rPr>
      </w:pPr>
      <w:r w:rsidRPr="00736B70">
        <w:rPr>
          <w:rFonts w:cs="Arial"/>
          <w:szCs w:val="20"/>
        </w:rPr>
        <w:t>Pogodbena cena za dela po tej pogodbi je določena na osnovi ponudbe izvajalca (</w:t>
      </w:r>
      <w:r w:rsidRPr="00736B70">
        <w:rPr>
          <w:rFonts w:cs="Arial"/>
          <w:i/>
          <w:iCs/>
          <w:szCs w:val="20"/>
        </w:rPr>
        <w:t>navedba številke in datuma ponudbe izbranega ponudnika</w:t>
      </w:r>
      <w:r w:rsidRPr="00736B70">
        <w:rPr>
          <w:rFonts w:cs="Arial"/>
          <w:szCs w:val="20"/>
        </w:rPr>
        <w:t>)</w:t>
      </w:r>
      <w:r w:rsidR="00815F1A" w:rsidRPr="00736B70">
        <w:rPr>
          <w:rFonts w:cs="Arial"/>
          <w:szCs w:val="20"/>
        </w:rPr>
        <w:t xml:space="preserve"> ter zajema vse stroške</w:t>
      </w:r>
      <w:r w:rsidR="004903D5" w:rsidRPr="00736B70">
        <w:rPr>
          <w:rFonts w:cs="Arial"/>
          <w:szCs w:val="20"/>
        </w:rPr>
        <w:t>, potrebne</w:t>
      </w:r>
      <w:r w:rsidR="00815F1A" w:rsidRPr="00736B70">
        <w:rPr>
          <w:rFonts w:cs="Arial"/>
          <w:szCs w:val="20"/>
        </w:rPr>
        <w:t xml:space="preserve"> za izvedbo pogodbenih del, predvidenih s projektno dokumentacijo, predračunskim popisom in ponudbo izvajalca, ureditev gradbišča, dostopa do gradbišča</w:t>
      </w:r>
      <w:r w:rsidR="00AD4FF7" w:rsidRPr="00736B70">
        <w:rPr>
          <w:rFonts w:cs="Arial"/>
          <w:szCs w:val="20"/>
        </w:rPr>
        <w:t>,</w:t>
      </w:r>
      <w:r w:rsidR="00815F1A" w:rsidRPr="00736B70">
        <w:rPr>
          <w:rFonts w:cs="Arial"/>
          <w:szCs w:val="20"/>
        </w:rPr>
        <w:t xml:space="preserve"> gradbene pomoči, koordinacije, izvedbo meritev, izdelavo poročil in elaboratov ter čiščenja delovišč in končnega čiščenja objekta</w:t>
      </w:r>
      <w:r w:rsidR="00856A72" w:rsidRPr="00736B70">
        <w:rPr>
          <w:rFonts w:cs="Arial"/>
          <w:szCs w:val="20"/>
        </w:rPr>
        <w:t>.</w:t>
      </w:r>
    </w:p>
    <w:p w14:paraId="3B235BD3" w14:textId="77777777" w:rsidR="007E1A9A" w:rsidRPr="00736B70" w:rsidRDefault="007E1A9A" w:rsidP="00394323">
      <w:pPr>
        <w:spacing w:before="120" w:after="120" w:line="259" w:lineRule="auto"/>
        <w:rPr>
          <w:rFonts w:cs="Arial"/>
          <w:szCs w:val="20"/>
        </w:rPr>
      </w:pPr>
      <w:r w:rsidRPr="00736B70">
        <w:rPr>
          <w:rFonts w:cs="Arial"/>
          <w:szCs w:val="20"/>
        </w:rPr>
        <w:t>Pogodbena cena vsebuje vse elemente cene in krije vse stroške za izvedbo pogodbe, vključno z davkom na dodano vrednost (DDV), ki ga mora obračunati izvajalec, drugimi davki</w:t>
      </w:r>
      <w:r w:rsidR="00922A75" w:rsidRPr="00736B70">
        <w:rPr>
          <w:rFonts w:cs="Arial"/>
          <w:szCs w:val="20"/>
        </w:rPr>
        <w:t>,</w:t>
      </w:r>
      <w:r w:rsidRPr="00736B70">
        <w:rPr>
          <w:rFonts w:cs="Arial"/>
          <w:szCs w:val="20"/>
        </w:rPr>
        <w:t xml:space="preserve"> taksami, carinami, prispevki oz. dajatvami.</w:t>
      </w:r>
    </w:p>
    <w:p w14:paraId="56866F10" w14:textId="77777777" w:rsidR="00394323" w:rsidRPr="00736B70" w:rsidRDefault="00394323" w:rsidP="00394323">
      <w:pPr>
        <w:spacing w:before="120" w:after="120" w:line="259" w:lineRule="auto"/>
        <w:rPr>
          <w:rFonts w:cs="Arial"/>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0"/>
      </w:tblGrid>
      <w:tr w:rsidR="00394323" w:rsidRPr="00736B70" w14:paraId="02542F0A" w14:textId="77777777" w:rsidTr="006258BE">
        <w:trPr>
          <w:trHeight w:val="364"/>
        </w:trPr>
        <w:tc>
          <w:tcPr>
            <w:tcW w:w="4605" w:type="dxa"/>
            <w:shd w:val="clear" w:color="auto" w:fill="auto"/>
          </w:tcPr>
          <w:p w14:paraId="7E5FA89A" w14:textId="77777777" w:rsidR="00394323" w:rsidRPr="00736B70" w:rsidRDefault="00394323" w:rsidP="006258BE">
            <w:pPr>
              <w:spacing w:before="120" w:after="120" w:line="259" w:lineRule="auto"/>
              <w:rPr>
                <w:rFonts w:cs="Arial"/>
                <w:szCs w:val="20"/>
              </w:rPr>
            </w:pPr>
            <w:r w:rsidRPr="00736B70">
              <w:rPr>
                <w:rFonts w:cs="Arial"/>
                <w:szCs w:val="20"/>
              </w:rPr>
              <w:lastRenderedPageBreak/>
              <w:t>Pogodbena cena brez DDV:</w:t>
            </w:r>
          </w:p>
        </w:tc>
        <w:tc>
          <w:tcPr>
            <w:tcW w:w="4605" w:type="dxa"/>
            <w:shd w:val="clear" w:color="auto" w:fill="auto"/>
          </w:tcPr>
          <w:p w14:paraId="36D41C73" w14:textId="77777777" w:rsidR="00394323" w:rsidRPr="00736B70" w:rsidRDefault="00394323" w:rsidP="006258BE">
            <w:pPr>
              <w:spacing w:before="120" w:after="120" w:line="259" w:lineRule="auto"/>
              <w:rPr>
                <w:rFonts w:cs="Arial"/>
                <w:szCs w:val="20"/>
                <w:highlight w:val="yellow"/>
              </w:rPr>
            </w:pPr>
          </w:p>
        </w:tc>
      </w:tr>
      <w:tr w:rsidR="00394323" w:rsidRPr="00736B70" w14:paraId="00625868" w14:textId="77777777" w:rsidTr="006258BE">
        <w:trPr>
          <w:trHeight w:val="412"/>
        </w:trPr>
        <w:tc>
          <w:tcPr>
            <w:tcW w:w="4605" w:type="dxa"/>
            <w:shd w:val="clear" w:color="auto" w:fill="auto"/>
          </w:tcPr>
          <w:p w14:paraId="729D3C24" w14:textId="77777777" w:rsidR="00394323" w:rsidRPr="00736B70" w:rsidRDefault="00394323" w:rsidP="006258BE">
            <w:pPr>
              <w:spacing w:before="120" w:after="120" w:line="259" w:lineRule="auto"/>
              <w:rPr>
                <w:rFonts w:cs="Arial"/>
                <w:szCs w:val="20"/>
              </w:rPr>
            </w:pPr>
            <w:r w:rsidRPr="00736B70">
              <w:rPr>
                <w:rFonts w:cs="Arial"/>
                <w:szCs w:val="20"/>
              </w:rPr>
              <w:t>Znesek DDV:</w:t>
            </w:r>
          </w:p>
        </w:tc>
        <w:tc>
          <w:tcPr>
            <w:tcW w:w="4605" w:type="dxa"/>
            <w:shd w:val="clear" w:color="auto" w:fill="auto"/>
          </w:tcPr>
          <w:p w14:paraId="1519230D" w14:textId="77777777" w:rsidR="00394323" w:rsidRPr="00736B70" w:rsidRDefault="00394323" w:rsidP="006258BE">
            <w:pPr>
              <w:spacing w:before="120" w:after="120" w:line="259" w:lineRule="auto"/>
              <w:rPr>
                <w:rFonts w:cs="Arial"/>
                <w:szCs w:val="20"/>
                <w:highlight w:val="yellow"/>
              </w:rPr>
            </w:pPr>
          </w:p>
        </w:tc>
      </w:tr>
      <w:tr w:rsidR="00394323" w:rsidRPr="00736B70" w14:paraId="12DDE702" w14:textId="77777777" w:rsidTr="006258BE">
        <w:trPr>
          <w:trHeight w:val="405"/>
        </w:trPr>
        <w:tc>
          <w:tcPr>
            <w:tcW w:w="4605" w:type="dxa"/>
            <w:shd w:val="clear" w:color="auto" w:fill="auto"/>
          </w:tcPr>
          <w:p w14:paraId="57E6477A" w14:textId="77777777" w:rsidR="00394323" w:rsidRPr="00736B70" w:rsidRDefault="00F759A3" w:rsidP="006258BE">
            <w:pPr>
              <w:spacing w:before="120" w:after="120" w:line="259" w:lineRule="auto"/>
              <w:rPr>
                <w:rFonts w:cs="Arial"/>
                <w:szCs w:val="20"/>
              </w:rPr>
            </w:pPr>
            <w:r w:rsidRPr="00736B70">
              <w:rPr>
                <w:rFonts w:cs="Arial"/>
                <w:szCs w:val="20"/>
              </w:rPr>
              <w:t>P</w:t>
            </w:r>
            <w:r w:rsidR="00394323" w:rsidRPr="00736B70">
              <w:rPr>
                <w:rFonts w:cs="Arial"/>
                <w:szCs w:val="20"/>
              </w:rPr>
              <w:t>ogodbena cena z DDV:</w:t>
            </w:r>
          </w:p>
        </w:tc>
        <w:tc>
          <w:tcPr>
            <w:tcW w:w="4605" w:type="dxa"/>
            <w:shd w:val="clear" w:color="auto" w:fill="auto"/>
          </w:tcPr>
          <w:p w14:paraId="3850E7EB" w14:textId="77777777" w:rsidR="00394323" w:rsidRPr="00736B70" w:rsidRDefault="00394323" w:rsidP="006258BE">
            <w:pPr>
              <w:spacing w:before="120" w:after="120" w:line="259" w:lineRule="auto"/>
              <w:rPr>
                <w:rFonts w:cs="Arial"/>
                <w:szCs w:val="20"/>
              </w:rPr>
            </w:pPr>
          </w:p>
        </w:tc>
      </w:tr>
    </w:tbl>
    <w:p w14:paraId="65F3F9E3" w14:textId="77777777" w:rsidR="00394323" w:rsidRPr="00736B70" w:rsidRDefault="00394323" w:rsidP="00394323">
      <w:pPr>
        <w:spacing w:before="120" w:after="120" w:line="259" w:lineRule="auto"/>
        <w:rPr>
          <w:rFonts w:cs="Arial"/>
          <w:szCs w:val="20"/>
        </w:rPr>
      </w:pPr>
    </w:p>
    <w:p w14:paraId="5BC66237" w14:textId="77777777" w:rsidR="00394323" w:rsidRPr="00736B70" w:rsidRDefault="00394323" w:rsidP="00394323">
      <w:pPr>
        <w:spacing w:before="120" w:after="120" w:line="259" w:lineRule="auto"/>
        <w:rPr>
          <w:rFonts w:cs="Arial"/>
          <w:sz w:val="6"/>
          <w:szCs w:val="6"/>
        </w:rPr>
      </w:pPr>
    </w:p>
    <w:p w14:paraId="64B2AF45" w14:textId="77777777" w:rsidR="00815F1A" w:rsidRPr="00736B70" w:rsidRDefault="00815F1A" w:rsidP="00394323">
      <w:pPr>
        <w:numPr>
          <w:ilvl w:val="0"/>
          <w:numId w:val="26"/>
        </w:numPr>
        <w:spacing w:before="120" w:after="120" w:line="259" w:lineRule="auto"/>
        <w:jc w:val="center"/>
        <w:rPr>
          <w:rFonts w:cs="Arial"/>
          <w:szCs w:val="20"/>
        </w:rPr>
      </w:pPr>
      <w:r w:rsidRPr="00736B70">
        <w:rPr>
          <w:rFonts w:cs="Arial"/>
          <w:szCs w:val="20"/>
        </w:rPr>
        <w:t>člen</w:t>
      </w:r>
    </w:p>
    <w:p w14:paraId="35FADB5C" w14:textId="77777777" w:rsidR="00922A75" w:rsidRPr="00736B70" w:rsidRDefault="00815F1A" w:rsidP="00394323">
      <w:pPr>
        <w:spacing w:before="120" w:after="120" w:line="259" w:lineRule="auto"/>
        <w:rPr>
          <w:rFonts w:cs="Arial"/>
          <w:szCs w:val="20"/>
        </w:rPr>
      </w:pPr>
      <w:r w:rsidRPr="00736B70">
        <w:rPr>
          <w:rFonts w:cs="Arial"/>
          <w:szCs w:val="20"/>
        </w:rPr>
        <w:t>Pogodbene stranke soglašajo, da je pogodbena cena nespremenljiva in fiksna do dokončne izvedbe pogodbenih del ter da gre s tem riziko eventualnega zvišanja cen za elemente, na podlagi katerih je bila določena pogodbena cena materiala in dela v času izvajanja pogodbenih del, na račun izvajalca, in da takšne podražitve ne vplivajo na dogovorjeno pogodbeno ceno.</w:t>
      </w:r>
    </w:p>
    <w:p w14:paraId="73BE2479" w14:textId="77777777" w:rsidR="00394323" w:rsidRPr="00736B70" w:rsidRDefault="00394323" w:rsidP="00394323">
      <w:pPr>
        <w:spacing w:before="120" w:after="120" w:line="259" w:lineRule="auto"/>
        <w:rPr>
          <w:rFonts w:cs="Arial"/>
          <w:szCs w:val="20"/>
        </w:rPr>
      </w:pPr>
    </w:p>
    <w:p w14:paraId="608A1DCE"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2DA65EC0" w14:textId="77777777" w:rsidR="003F3078" w:rsidRPr="00736B70" w:rsidRDefault="003F3078" w:rsidP="00394323">
      <w:pPr>
        <w:spacing w:before="120" w:after="120" w:line="259" w:lineRule="auto"/>
        <w:rPr>
          <w:rFonts w:cs="Arial"/>
          <w:szCs w:val="20"/>
        </w:rPr>
      </w:pPr>
      <w:r w:rsidRPr="00736B70">
        <w:rPr>
          <w:rFonts w:cs="Arial"/>
          <w:szCs w:val="20"/>
        </w:rPr>
        <w:t xml:space="preserve">Račun za opravljena dela </w:t>
      </w:r>
      <w:r w:rsidR="00AE7791" w:rsidRPr="00736B70">
        <w:rPr>
          <w:rFonts w:cs="Arial"/>
          <w:szCs w:val="20"/>
        </w:rPr>
        <w:t xml:space="preserve">po dejansko izvedenih količinah </w:t>
      </w:r>
      <w:r w:rsidRPr="00736B70">
        <w:rPr>
          <w:rFonts w:cs="Arial"/>
          <w:szCs w:val="20"/>
        </w:rPr>
        <w:t xml:space="preserve">bo izvajalec izstavil po končanem internem tehničnem pregledu. </w:t>
      </w:r>
    </w:p>
    <w:p w14:paraId="628DA957" w14:textId="77777777" w:rsidR="00394323" w:rsidRPr="00736B70" w:rsidRDefault="00394323" w:rsidP="00394323">
      <w:pPr>
        <w:spacing w:before="120" w:after="120" w:line="259" w:lineRule="auto"/>
        <w:rPr>
          <w:rFonts w:cs="Arial"/>
          <w:szCs w:val="20"/>
        </w:rPr>
      </w:pPr>
    </w:p>
    <w:p w14:paraId="6FA65448" w14:textId="77777777" w:rsidR="003F3078" w:rsidRPr="00736B70" w:rsidRDefault="003F3078" w:rsidP="00394323">
      <w:pPr>
        <w:numPr>
          <w:ilvl w:val="0"/>
          <w:numId w:val="26"/>
        </w:numPr>
        <w:spacing w:before="120" w:after="120" w:line="259" w:lineRule="auto"/>
        <w:jc w:val="center"/>
        <w:rPr>
          <w:rFonts w:cs="Arial"/>
          <w:szCs w:val="20"/>
        </w:rPr>
      </w:pPr>
      <w:r w:rsidRPr="00736B70">
        <w:rPr>
          <w:rFonts w:cs="Arial"/>
          <w:szCs w:val="20"/>
        </w:rPr>
        <w:t>člen</w:t>
      </w:r>
    </w:p>
    <w:p w14:paraId="5AFC3AA7" w14:textId="77777777" w:rsidR="004C5AB7" w:rsidRPr="00736B70" w:rsidRDefault="004C5AB7" w:rsidP="00394323">
      <w:pPr>
        <w:spacing w:before="120" w:after="120" w:line="259" w:lineRule="auto"/>
        <w:rPr>
          <w:rFonts w:cs="Arial"/>
          <w:szCs w:val="20"/>
        </w:rPr>
      </w:pPr>
      <w:r w:rsidRPr="00736B70">
        <w:rPr>
          <w:rFonts w:cs="Arial"/>
          <w:szCs w:val="20"/>
        </w:rPr>
        <w:t xml:space="preserve">Naročnik bo plačal pogodbeno ceno iz </w:t>
      </w:r>
      <w:r w:rsidR="004F61A5" w:rsidRPr="00736B70">
        <w:rPr>
          <w:rFonts w:cs="Arial"/>
          <w:szCs w:val="20"/>
        </w:rPr>
        <w:t>7</w:t>
      </w:r>
      <w:r w:rsidRPr="00736B70">
        <w:rPr>
          <w:rFonts w:cs="Arial"/>
          <w:szCs w:val="20"/>
        </w:rPr>
        <w:t xml:space="preserve">. </w:t>
      </w:r>
      <w:r w:rsidR="007F4F0C" w:rsidRPr="00736B70">
        <w:rPr>
          <w:rFonts w:cs="Arial"/>
          <w:szCs w:val="20"/>
        </w:rPr>
        <w:t>člena</w:t>
      </w:r>
      <w:r w:rsidR="00591E17" w:rsidRPr="00736B70">
        <w:rPr>
          <w:rFonts w:cs="Arial"/>
          <w:szCs w:val="20"/>
        </w:rPr>
        <w:t>,</w:t>
      </w:r>
      <w:r w:rsidR="007F4F0C" w:rsidRPr="00736B70">
        <w:rPr>
          <w:rFonts w:cs="Arial"/>
          <w:szCs w:val="20"/>
        </w:rPr>
        <w:t xml:space="preserve"> </w:t>
      </w:r>
      <w:r w:rsidRPr="00736B70">
        <w:rPr>
          <w:rFonts w:cs="Arial"/>
          <w:szCs w:val="20"/>
        </w:rPr>
        <w:t>30 d</w:t>
      </w:r>
      <w:r w:rsidR="003F3078" w:rsidRPr="00736B70">
        <w:rPr>
          <w:rFonts w:cs="Arial"/>
          <w:szCs w:val="20"/>
        </w:rPr>
        <w:t>ni</w:t>
      </w:r>
      <w:r w:rsidRPr="00736B70">
        <w:rPr>
          <w:rFonts w:cs="Arial"/>
          <w:szCs w:val="20"/>
        </w:rPr>
        <w:t xml:space="preserve"> po uradnem prejemu potrjene</w:t>
      </w:r>
      <w:r w:rsidR="00DE6866" w:rsidRPr="00736B70">
        <w:rPr>
          <w:rFonts w:cs="Arial"/>
          <w:szCs w:val="20"/>
        </w:rPr>
        <w:t>ga</w:t>
      </w:r>
      <w:r w:rsidRPr="00736B70">
        <w:rPr>
          <w:rFonts w:cs="Arial"/>
          <w:szCs w:val="20"/>
        </w:rPr>
        <w:t xml:space="preserve"> končne</w:t>
      </w:r>
      <w:r w:rsidR="00DE6866" w:rsidRPr="00736B70">
        <w:rPr>
          <w:rFonts w:cs="Arial"/>
          <w:szCs w:val="20"/>
        </w:rPr>
        <w:t>ga</w:t>
      </w:r>
      <w:r w:rsidRPr="00736B70">
        <w:rPr>
          <w:rFonts w:cs="Arial"/>
          <w:szCs w:val="20"/>
        </w:rPr>
        <w:t xml:space="preserve"> </w:t>
      </w:r>
      <w:r w:rsidR="00DE6866" w:rsidRPr="00736B70">
        <w:rPr>
          <w:rFonts w:cs="Arial"/>
          <w:szCs w:val="20"/>
        </w:rPr>
        <w:t>računa</w:t>
      </w:r>
      <w:r w:rsidR="00591E17" w:rsidRPr="00736B70">
        <w:rPr>
          <w:rFonts w:cs="Arial"/>
          <w:szCs w:val="20"/>
        </w:rPr>
        <w:t>,</w:t>
      </w:r>
      <w:r w:rsidRPr="00736B70">
        <w:rPr>
          <w:rFonts w:cs="Arial"/>
          <w:szCs w:val="20"/>
        </w:rPr>
        <w:t xml:space="preserve"> in sicer na transakcijski račun izvajalca, naveden v uvodu te pogodbe. </w:t>
      </w:r>
    </w:p>
    <w:p w14:paraId="1962F31C" w14:textId="77777777" w:rsidR="004C5AB7" w:rsidRPr="00736B70" w:rsidRDefault="00956CCD" w:rsidP="00394323">
      <w:pPr>
        <w:spacing w:before="120" w:after="120" w:line="259" w:lineRule="auto"/>
        <w:rPr>
          <w:rFonts w:cs="Arial"/>
          <w:szCs w:val="20"/>
        </w:rPr>
      </w:pPr>
      <w:r w:rsidRPr="00736B70">
        <w:rPr>
          <w:rFonts w:cs="Arial"/>
          <w:szCs w:val="20"/>
        </w:rPr>
        <w:t xml:space="preserve">Rok za plačilo začne teči naslednji delovni dan po potrditvi </w:t>
      </w:r>
      <w:r w:rsidR="00DE6866" w:rsidRPr="00736B70">
        <w:rPr>
          <w:rFonts w:cs="Arial"/>
          <w:szCs w:val="20"/>
        </w:rPr>
        <w:t>računa</w:t>
      </w:r>
      <w:r w:rsidRPr="00736B70">
        <w:rPr>
          <w:rFonts w:cs="Arial"/>
          <w:szCs w:val="20"/>
        </w:rPr>
        <w:t xml:space="preserve">. </w:t>
      </w:r>
      <w:r w:rsidR="004C5AB7" w:rsidRPr="00736B70">
        <w:rPr>
          <w:rFonts w:cs="Arial"/>
          <w:szCs w:val="20"/>
        </w:rPr>
        <w:t>V primeru, da je zadnji dan za plačilo dela prost dan, se šteje, da je zadnji dan za plačilo prvi naslednji delovni dan</w:t>
      </w:r>
      <w:r w:rsidR="00591E17" w:rsidRPr="00736B70">
        <w:rPr>
          <w:rFonts w:cs="Arial"/>
          <w:szCs w:val="20"/>
        </w:rPr>
        <w:t xml:space="preserve">. </w:t>
      </w:r>
      <w:r w:rsidR="004C5AB7" w:rsidRPr="00736B70">
        <w:rPr>
          <w:rFonts w:cs="Arial"/>
          <w:szCs w:val="20"/>
        </w:rPr>
        <w:t xml:space="preserve">Kot dan plačila se šteje dan, ko je naročnik izdal nalog za izplačilo. </w:t>
      </w:r>
    </w:p>
    <w:p w14:paraId="041535DE" w14:textId="77777777" w:rsidR="004C5AB7" w:rsidRPr="00736B70" w:rsidRDefault="004C5AB7" w:rsidP="00394323">
      <w:pPr>
        <w:spacing w:before="120" w:after="120" w:line="259" w:lineRule="auto"/>
        <w:rPr>
          <w:rFonts w:cs="Arial"/>
          <w:szCs w:val="20"/>
        </w:rPr>
      </w:pPr>
      <w:r w:rsidRPr="00736B70">
        <w:rPr>
          <w:rFonts w:cs="Arial"/>
          <w:szCs w:val="20"/>
        </w:rPr>
        <w:t>V primeru zamude plačila dolguje naročnik izvajalcu zamudne obresti v višini zakonskih zamudnih obresti.</w:t>
      </w:r>
    </w:p>
    <w:p w14:paraId="3CC03E12" w14:textId="77777777" w:rsidR="00394323" w:rsidRPr="00736B70" w:rsidRDefault="00394323" w:rsidP="00394323">
      <w:pPr>
        <w:spacing w:before="120" w:after="120" w:line="259" w:lineRule="auto"/>
        <w:rPr>
          <w:rFonts w:cs="Arial"/>
          <w:szCs w:val="20"/>
        </w:rPr>
      </w:pPr>
    </w:p>
    <w:p w14:paraId="361A09C3"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 xml:space="preserve">PODIZVAJALCI </w:t>
      </w:r>
    </w:p>
    <w:p w14:paraId="1FF553C9"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219C069C" w14:textId="77777777" w:rsidR="00822B93" w:rsidRPr="00736B70" w:rsidRDefault="00822B93" w:rsidP="00394323">
      <w:pPr>
        <w:spacing w:before="120" w:after="120" w:line="259" w:lineRule="auto"/>
        <w:rPr>
          <w:rFonts w:cs="Arial"/>
          <w:szCs w:val="20"/>
        </w:rPr>
      </w:pPr>
      <w:r w:rsidRPr="00736B70">
        <w:rPr>
          <w:rFonts w:cs="Arial"/>
          <w:szCs w:val="20"/>
        </w:rPr>
        <w:t xml:space="preserve">V razmerju do naročnika izvajalec v celoti odgovarja za izvedbo prevzetega naročila, ne glede na število podizvajalcev. Izvajalec, ki v izvedbo pogodbenih obveznosti vključi enega ali več podizvajalcev, mora imeti ob sklenitvi pogodbe z naročnikom ali v času njenega izvajanja, sklenjene pogodbe s podizvajalci. Naročnik si pridržuje pravico, da ob podpisu pogodbe z izvajalcem od njega zahteva predložitev </w:t>
      </w:r>
      <w:r w:rsidR="00A66237" w:rsidRPr="00736B70">
        <w:rPr>
          <w:rFonts w:cs="Arial"/>
          <w:szCs w:val="20"/>
        </w:rPr>
        <w:t>pod</w:t>
      </w:r>
      <w:r w:rsidRPr="00736B70">
        <w:rPr>
          <w:rFonts w:cs="Arial"/>
          <w:szCs w:val="20"/>
        </w:rPr>
        <w:t>izvajalskih pogodb.</w:t>
      </w:r>
    </w:p>
    <w:p w14:paraId="79B6582C" w14:textId="77777777" w:rsidR="00394323" w:rsidRPr="00736B70" w:rsidRDefault="00394323" w:rsidP="00394323">
      <w:pPr>
        <w:spacing w:before="120" w:after="120" w:line="259" w:lineRule="auto"/>
        <w:rPr>
          <w:rFonts w:cs="Arial"/>
          <w:szCs w:val="20"/>
        </w:rPr>
      </w:pPr>
    </w:p>
    <w:p w14:paraId="63619774" w14:textId="77777777" w:rsidR="00822B93" w:rsidRPr="00736B70" w:rsidRDefault="00822B93" w:rsidP="00394323">
      <w:pPr>
        <w:numPr>
          <w:ilvl w:val="0"/>
          <w:numId w:val="26"/>
        </w:numPr>
        <w:spacing w:before="120" w:after="120" w:line="259" w:lineRule="auto"/>
        <w:jc w:val="center"/>
        <w:rPr>
          <w:rFonts w:cs="Arial"/>
          <w:szCs w:val="20"/>
        </w:rPr>
      </w:pPr>
      <w:r w:rsidRPr="00736B70">
        <w:rPr>
          <w:rFonts w:cs="Arial"/>
          <w:szCs w:val="20"/>
        </w:rPr>
        <w:t>člen</w:t>
      </w:r>
    </w:p>
    <w:p w14:paraId="31FC2691" w14:textId="77777777" w:rsidR="003F61F5" w:rsidRPr="00736B70" w:rsidRDefault="003F61F5" w:rsidP="00394323">
      <w:pPr>
        <w:spacing w:before="120" w:after="120" w:line="259" w:lineRule="auto"/>
        <w:rPr>
          <w:rFonts w:cs="Arial"/>
          <w:szCs w:val="20"/>
        </w:rPr>
      </w:pPr>
      <w:r w:rsidRPr="00736B70">
        <w:rPr>
          <w:rFonts w:cs="Arial"/>
          <w:szCs w:val="20"/>
        </w:rPr>
        <w:t>Pogodbeni stranki ugotavljata, da izvajalec ob podpisu te pogodbe ne nastopa s podizvajalci, da pa bo v primeru uvedbe podizvajalca ravnal v skladu z določbami te pogodbe, kot sledi v nadaljevanju.</w:t>
      </w:r>
    </w:p>
    <w:p w14:paraId="316051F5" w14:textId="77777777" w:rsidR="003F61F5" w:rsidRPr="00736B70" w:rsidRDefault="003F61F5" w:rsidP="00394323">
      <w:pPr>
        <w:spacing w:before="120" w:after="120" w:line="259" w:lineRule="auto"/>
        <w:rPr>
          <w:rFonts w:cs="Arial"/>
          <w:i/>
          <w:szCs w:val="20"/>
        </w:rPr>
      </w:pPr>
      <w:r w:rsidRPr="00736B70">
        <w:rPr>
          <w:rFonts w:cs="Arial"/>
          <w:i/>
          <w:szCs w:val="20"/>
        </w:rPr>
        <w:t>Opomba: V primeru, da ponudnik nastopa s podizvajalci, se zgornja določba ob podpisu pogodbe briše.</w:t>
      </w:r>
    </w:p>
    <w:p w14:paraId="5734F034" w14:textId="77777777" w:rsidR="003F61F5" w:rsidRPr="00736B70" w:rsidRDefault="003F61F5" w:rsidP="00394323">
      <w:pPr>
        <w:spacing w:before="120" w:after="120" w:line="259" w:lineRule="auto"/>
        <w:rPr>
          <w:rFonts w:cs="Arial"/>
          <w:szCs w:val="20"/>
        </w:rPr>
      </w:pPr>
      <w:r w:rsidRPr="00736B70">
        <w:rPr>
          <w:rFonts w:cs="Arial"/>
          <w:szCs w:val="20"/>
        </w:rPr>
        <w:t>Izvajalec bo pogodbena dela izvajal s strokovno usposobljenimi delavci in podizvajalci, ki jih je navedel v svoji ponudbi, oz. jih bo uvedel kasneje, in sicer:</w:t>
      </w:r>
    </w:p>
    <w:p w14:paraId="24EFF0AE" w14:textId="77777777" w:rsidR="00394323" w:rsidRPr="00736B70" w:rsidRDefault="00394323" w:rsidP="00394323">
      <w:pPr>
        <w:spacing w:before="120" w:after="120" w:line="259" w:lineRule="auto"/>
        <w:rPr>
          <w:rFonts w:cs="Arial"/>
          <w:sz w:val="6"/>
          <w:szCs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5036"/>
      </w:tblGrid>
      <w:tr w:rsidR="003F61F5" w:rsidRPr="00736B70" w14:paraId="556056E2" w14:textId="77777777" w:rsidTr="00290A58">
        <w:trPr>
          <w:trHeight w:val="235"/>
          <w:jc w:val="center"/>
        </w:trPr>
        <w:tc>
          <w:tcPr>
            <w:tcW w:w="4077" w:type="dxa"/>
            <w:shd w:val="clear" w:color="auto" w:fill="auto"/>
            <w:vAlign w:val="center"/>
          </w:tcPr>
          <w:p w14:paraId="23F10B5E" w14:textId="77777777" w:rsidR="003F61F5" w:rsidRPr="00736B70" w:rsidRDefault="003F61F5" w:rsidP="00394323">
            <w:pPr>
              <w:spacing w:before="120" w:after="120" w:line="259" w:lineRule="auto"/>
              <w:jc w:val="left"/>
              <w:rPr>
                <w:rFonts w:cs="Arial"/>
                <w:szCs w:val="20"/>
              </w:rPr>
            </w:pPr>
            <w:r w:rsidRPr="00736B70">
              <w:rPr>
                <w:rFonts w:cs="Arial"/>
                <w:szCs w:val="20"/>
              </w:rPr>
              <w:t>Podizvajalec št. 1</w:t>
            </w:r>
          </w:p>
        </w:tc>
        <w:tc>
          <w:tcPr>
            <w:tcW w:w="5133" w:type="dxa"/>
            <w:shd w:val="clear" w:color="auto" w:fill="auto"/>
            <w:vAlign w:val="center"/>
          </w:tcPr>
          <w:p w14:paraId="714DEBEA" w14:textId="77777777" w:rsidR="003F61F5" w:rsidRPr="00736B70" w:rsidRDefault="003F61F5" w:rsidP="00394323">
            <w:pPr>
              <w:spacing w:before="120" w:after="120" w:line="259" w:lineRule="auto"/>
              <w:jc w:val="left"/>
              <w:rPr>
                <w:rFonts w:cs="Arial"/>
                <w:szCs w:val="20"/>
              </w:rPr>
            </w:pPr>
          </w:p>
        </w:tc>
      </w:tr>
      <w:tr w:rsidR="003F61F5" w:rsidRPr="00736B70" w14:paraId="70C02202" w14:textId="77777777" w:rsidTr="00290A58">
        <w:trPr>
          <w:trHeight w:val="298"/>
          <w:jc w:val="center"/>
        </w:trPr>
        <w:tc>
          <w:tcPr>
            <w:tcW w:w="4077" w:type="dxa"/>
            <w:shd w:val="clear" w:color="auto" w:fill="auto"/>
            <w:vAlign w:val="center"/>
          </w:tcPr>
          <w:p w14:paraId="6BF20513" w14:textId="77777777" w:rsidR="003F61F5" w:rsidRPr="00736B70" w:rsidRDefault="003F61F5" w:rsidP="00394323">
            <w:pPr>
              <w:spacing w:before="120" w:after="120" w:line="259" w:lineRule="auto"/>
              <w:jc w:val="left"/>
              <w:rPr>
                <w:rFonts w:cs="Arial"/>
                <w:szCs w:val="20"/>
              </w:rPr>
            </w:pPr>
            <w:r w:rsidRPr="00736B70">
              <w:rPr>
                <w:rFonts w:cs="Arial"/>
                <w:szCs w:val="20"/>
              </w:rPr>
              <w:t>Naziv</w:t>
            </w:r>
          </w:p>
        </w:tc>
        <w:tc>
          <w:tcPr>
            <w:tcW w:w="5133" w:type="dxa"/>
            <w:shd w:val="clear" w:color="auto" w:fill="auto"/>
            <w:vAlign w:val="center"/>
          </w:tcPr>
          <w:p w14:paraId="3EB99619" w14:textId="77777777" w:rsidR="003F61F5" w:rsidRPr="00736B70" w:rsidRDefault="003F61F5" w:rsidP="00394323">
            <w:pPr>
              <w:spacing w:before="120" w:after="120" w:line="259" w:lineRule="auto"/>
              <w:jc w:val="left"/>
              <w:rPr>
                <w:rFonts w:cs="Arial"/>
                <w:szCs w:val="20"/>
              </w:rPr>
            </w:pPr>
          </w:p>
        </w:tc>
      </w:tr>
      <w:tr w:rsidR="003F61F5" w:rsidRPr="00736B70" w14:paraId="787E2BF5" w14:textId="77777777" w:rsidTr="00290A58">
        <w:trPr>
          <w:jc w:val="center"/>
        </w:trPr>
        <w:tc>
          <w:tcPr>
            <w:tcW w:w="4077" w:type="dxa"/>
            <w:shd w:val="clear" w:color="auto" w:fill="auto"/>
            <w:vAlign w:val="center"/>
          </w:tcPr>
          <w:p w14:paraId="15E59A45" w14:textId="77777777" w:rsidR="003F61F5" w:rsidRPr="00736B70" w:rsidRDefault="003F61F5" w:rsidP="00394323">
            <w:pPr>
              <w:spacing w:before="120" w:after="120" w:line="259" w:lineRule="auto"/>
              <w:jc w:val="left"/>
              <w:rPr>
                <w:rFonts w:cs="Arial"/>
                <w:szCs w:val="20"/>
              </w:rPr>
            </w:pPr>
            <w:r w:rsidRPr="00736B70">
              <w:rPr>
                <w:rFonts w:cs="Arial"/>
                <w:szCs w:val="20"/>
              </w:rPr>
              <w:t>Polni naslov</w:t>
            </w:r>
          </w:p>
        </w:tc>
        <w:tc>
          <w:tcPr>
            <w:tcW w:w="5133" w:type="dxa"/>
            <w:shd w:val="clear" w:color="auto" w:fill="auto"/>
            <w:vAlign w:val="center"/>
          </w:tcPr>
          <w:p w14:paraId="245C0024" w14:textId="77777777" w:rsidR="003F61F5" w:rsidRPr="00736B70" w:rsidRDefault="003F61F5" w:rsidP="00394323">
            <w:pPr>
              <w:spacing w:before="120" w:after="120" w:line="259" w:lineRule="auto"/>
              <w:jc w:val="left"/>
              <w:rPr>
                <w:rFonts w:cs="Arial"/>
                <w:szCs w:val="20"/>
              </w:rPr>
            </w:pPr>
          </w:p>
        </w:tc>
      </w:tr>
      <w:tr w:rsidR="003F61F5" w:rsidRPr="00736B70" w14:paraId="6F14AAC2" w14:textId="77777777" w:rsidTr="00290A58">
        <w:trPr>
          <w:jc w:val="center"/>
        </w:trPr>
        <w:tc>
          <w:tcPr>
            <w:tcW w:w="4077" w:type="dxa"/>
            <w:shd w:val="clear" w:color="auto" w:fill="auto"/>
            <w:vAlign w:val="center"/>
          </w:tcPr>
          <w:p w14:paraId="1B694FC4" w14:textId="77777777" w:rsidR="003F61F5" w:rsidRPr="00736B70" w:rsidRDefault="003F61F5" w:rsidP="00394323">
            <w:pPr>
              <w:spacing w:before="120" w:after="120" w:line="259" w:lineRule="auto"/>
              <w:jc w:val="left"/>
              <w:rPr>
                <w:rFonts w:cs="Arial"/>
                <w:szCs w:val="20"/>
              </w:rPr>
            </w:pPr>
            <w:r w:rsidRPr="00736B70">
              <w:rPr>
                <w:rFonts w:cs="Arial"/>
                <w:szCs w:val="20"/>
              </w:rPr>
              <w:lastRenderedPageBreak/>
              <w:t>Matična številka</w:t>
            </w:r>
          </w:p>
        </w:tc>
        <w:tc>
          <w:tcPr>
            <w:tcW w:w="5133" w:type="dxa"/>
            <w:shd w:val="clear" w:color="auto" w:fill="auto"/>
            <w:vAlign w:val="center"/>
          </w:tcPr>
          <w:p w14:paraId="3225CC20" w14:textId="77777777" w:rsidR="003F61F5" w:rsidRPr="00736B70" w:rsidRDefault="003F61F5" w:rsidP="00394323">
            <w:pPr>
              <w:spacing w:before="120" w:after="120" w:line="259" w:lineRule="auto"/>
              <w:jc w:val="left"/>
              <w:rPr>
                <w:rFonts w:cs="Arial"/>
                <w:szCs w:val="20"/>
              </w:rPr>
            </w:pPr>
          </w:p>
        </w:tc>
      </w:tr>
      <w:tr w:rsidR="003F61F5" w:rsidRPr="00736B70" w14:paraId="5A7EED5B" w14:textId="77777777" w:rsidTr="00290A58">
        <w:trPr>
          <w:jc w:val="center"/>
        </w:trPr>
        <w:tc>
          <w:tcPr>
            <w:tcW w:w="4077" w:type="dxa"/>
            <w:shd w:val="clear" w:color="auto" w:fill="auto"/>
            <w:vAlign w:val="center"/>
          </w:tcPr>
          <w:p w14:paraId="06E7CB18" w14:textId="77777777" w:rsidR="003F61F5" w:rsidRPr="00736B70" w:rsidRDefault="003F61F5" w:rsidP="00394323">
            <w:pPr>
              <w:spacing w:before="120" w:after="120" w:line="259" w:lineRule="auto"/>
              <w:jc w:val="left"/>
              <w:rPr>
                <w:rFonts w:cs="Arial"/>
                <w:szCs w:val="20"/>
              </w:rPr>
            </w:pPr>
            <w:r w:rsidRPr="00736B70">
              <w:rPr>
                <w:rFonts w:cs="Arial"/>
                <w:szCs w:val="20"/>
              </w:rPr>
              <w:t>Davčna številka</w:t>
            </w:r>
          </w:p>
        </w:tc>
        <w:tc>
          <w:tcPr>
            <w:tcW w:w="5133" w:type="dxa"/>
            <w:shd w:val="clear" w:color="auto" w:fill="auto"/>
            <w:vAlign w:val="center"/>
          </w:tcPr>
          <w:p w14:paraId="0566F984" w14:textId="77777777" w:rsidR="003F61F5" w:rsidRPr="00736B70" w:rsidRDefault="003F61F5" w:rsidP="00394323">
            <w:pPr>
              <w:spacing w:before="120" w:after="120" w:line="259" w:lineRule="auto"/>
              <w:jc w:val="left"/>
              <w:rPr>
                <w:rFonts w:cs="Arial"/>
                <w:szCs w:val="20"/>
              </w:rPr>
            </w:pPr>
          </w:p>
        </w:tc>
      </w:tr>
      <w:tr w:rsidR="003F61F5" w:rsidRPr="00736B70" w14:paraId="11EF0570" w14:textId="77777777" w:rsidTr="00290A58">
        <w:trPr>
          <w:jc w:val="center"/>
        </w:trPr>
        <w:tc>
          <w:tcPr>
            <w:tcW w:w="4077" w:type="dxa"/>
            <w:shd w:val="clear" w:color="auto" w:fill="auto"/>
            <w:vAlign w:val="center"/>
          </w:tcPr>
          <w:p w14:paraId="5264A2EF" w14:textId="77777777" w:rsidR="003F61F5" w:rsidRPr="00736B70" w:rsidRDefault="003F61F5" w:rsidP="00394323">
            <w:pPr>
              <w:spacing w:before="120" w:after="120" w:line="259" w:lineRule="auto"/>
              <w:jc w:val="left"/>
              <w:rPr>
                <w:rFonts w:cs="Arial"/>
                <w:szCs w:val="20"/>
              </w:rPr>
            </w:pPr>
            <w:r w:rsidRPr="00736B70">
              <w:rPr>
                <w:rFonts w:cs="Arial"/>
                <w:szCs w:val="20"/>
              </w:rPr>
              <w:t>Transakcijski račun</w:t>
            </w:r>
          </w:p>
        </w:tc>
        <w:tc>
          <w:tcPr>
            <w:tcW w:w="5133" w:type="dxa"/>
            <w:shd w:val="clear" w:color="auto" w:fill="auto"/>
            <w:vAlign w:val="center"/>
          </w:tcPr>
          <w:p w14:paraId="79CB93B8" w14:textId="77777777" w:rsidR="003F61F5" w:rsidRPr="00736B70" w:rsidRDefault="003F61F5" w:rsidP="00394323">
            <w:pPr>
              <w:spacing w:before="120" w:after="120" w:line="259" w:lineRule="auto"/>
              <w:jc w:val="left"/>
              <w:rPr>
                <w:rFonts w:cs="Arial"/>
                <w:szCs w:val="20"/>
              </w:rPr>
            </w:pPr>
          </w:p>
        </w:tc>
      </w:tr>
      <w:tr w:rsidR="003F61F5" w:rsidRPr="00736B70" w14:paraId="6EAB868B" w14:textId="77777777" w:rsidTr="00290A58">
        <w:trPr>
          <w:jc w:val="center"/>
        </w:trPr>
        <w:tc>
          <w:tcPr>
            <w:tcW w:w="4077" w:type="dxa"/>
            <w:shd w:val="clear" w:color="auto" w:fill="auto"/>
            <w:vAlign w:val="center"/>
          </w:tcPr>
          <w:p w14:paraId="19B05C74" w14:textId="77777777" w:rsidR="003F61F5" w:rsidRPr="00736B70" w:rsidRDefault="00F2620E" w:rsidP="00394323">
            <w:pPr>
              <w:spacing w:before="120" w:after="120" w:line="259" w:lineRule="auto"/>
              <w:jc w:val="left"/>
              <w:rPr>
                <w:rFonts w:cs="Arial"/>
                <w:szCs w:val="20"/>
              </w:rPr>
            </w:pPr>
            <w:r w:rsidRPr="00736B70">
              <w:rPr>
                <w:rFonts w:cs="Arial"/>
                <w:szCs w:val="20"/>
              </w:rPr>
              <w:t>V</w:t>
            </w:r>
            <w:r w:rsidR="003F61F5" w:rsidRPr="00736B70">
              <w:rPr>
                <w:rFonts w:cs="Arial"/>
                <w:szCs w:val="20"/>
              </w:rPr>
              <w:t>rsta del, ki se bodo izvedla/ vrsta blaga, ki ga bo dobavil z navedbo predmeta</w:t>
            </w:r>
          </w:p>
        </w:tc>
        <w:tc>
          <w:tcPr>
            <w:tcW w:w="5133" w:type="dxa"/>
            <w:shd w:val="clear" w:color="auto" w:fill="auto"/>
            <w:vAlign w:val="center"/>
          </w:tcPr>
          <w:p w14:paraId="1DD77B8D" w14:textId="77777777" w:rsidR="003F61F5" w:rsidRPr="00736B70" w:rsidRDefault="003F61F5" w:rsidP="00394323">
            <w:pPr>
              <w:spacing w:before="120" w:after="120" w:line="259" w:lineRule="auto"/>
              <w:jc w:val="left"/>
              <w:rPr>
                <w:rFonts w:cs="Arial"/>
                <w:szCs w:val="20"/>
              </w:rPr>
            </w:pPr>
          </w:p>
        </w:tc>
      </w:tr>
      <w:tr w:rsidR="003F61F5" w:rsidRPr="00736B70" w14:paraId="6C478DCD" w14:textId="77777777" w:rsidTr="00290A58">
        <w:trPr>
          <w:jc w:val="center"/>
        </w:trPr>
        <w:tc>
          <w:tcPr>
            <w:tcW w:w="4077" w:type="dxa"/>
            <w:shd w:val="clear" w:color="auto" w:fill="auto"/>
            <w:vAlign w:val="center"/>
          </w:tcPr>
          <w:p w14:paraId="455576C9" w14:textId="77777777" w:rsidR="003F61F5" w:rsidRPr="00736B70" w:rsidRDefault="003F61F5" w:rsidP="00394323">
            <w:pPr>
              <w:spacing w:before="120" w:after="120" w:line="259" w:lineRule="auto"/>
              <w:jc w:val="left"/>
              <w:rPr>
                <w:rFonts w:cs="Arial"/>
                <w:szCs w:val="20"/>
              </w:rPr>
            </w:pPr>
            <w:r w:rsidRPr="00736B70">
              <w:rPr>
                <w:rFonts w:cs="Arial"/>
                <w:szCs w:val="20"/>
              </w:rPr>
              <w:t>Količina del</w:t>
            </w:r>
          </w:p>
        </w:tc>
        <w:tc>
          <w:tcPr>
            <w:tcW w:w="5133" w:type="dxa"/>
            <w:shd w:val="clear" w:color="auto" w:fill="auto"/>
            <w:vAlign w:val="center"/>
          </w:tcPr>
          <w:p w14:paraId="7ABAD342" w14:textId="77777777" w:rsidR="003F61F5" w:rsidRPr="00736B70" w:rsidRDefault="003F61F5" w:rsidP="00394323">
            <w:pPr>
              <w:spacing w:before="120" w:after="120" w:line="259" w:lineRule="auto"/>
              <w:jc w:val="left"/>
              <w:rPr>
                <w:rFonts w:cs="Arial"/>
                <w:szCs w:val="20"/>
              </w:rPr>
            </w:pPr>
          </w:p>
        </w:tc>
      </w:tr>
      <w:tr w:rsidR="003F61F5" w:rsidRPr="00736B70" w14:paraId="07378E40" w14:textId="77777777" w:rsidTr="00290A58">
        <w:trPr>
          <w:trHeight w:val="251"/>
          <w:jc w:val="center"/>
        </w:trPr>
        <w:tc>
          <w:tcPr>
            <w:tcW w:w="4077" w:type="dxa"/>
            <w:shd w:val="clear" w:color="auto" w:fill="auto"/>
            <w:vAlign w:val="center"/>
          </w:tcPr>
          <w:p w14:paraId="1017D102" w14:textId="77777777" w:rsidR="00F2620E" w:rsidRPr="00736B70" w:rsidRDefault="003F61F5" w:rsidP="00394323">
            <w:pPr>
              <w:spacing w:before="120" w:after="120" w:line="259" w:lineRule="auto"/>
              <w:jc w:val="left"/>
              <w:rPr>
                <w:rFonts w:cs="Arial"/>
                <w:szCs w:val="20"/>
              </w:rPr>
            </w:pPr>
            <w:r w:rsidRPr="00736B70">
              <w:rPr>
                <w:rFonts w:cs="Arial"/>
                <w:szCs w:val="20"/>
              </w:rPr>
              <w:t>Vrednost del</w:t>
            </w:r>
          </w:p>
        </w:tc>
        <w:tc>
          <w:tcPr>
            <w:tcW w:w="5133" w:type="dxa"/>
            <w:shd w:val="clear" w:color="auto" w:fill="auto"/>
            <w:vAlign w:val="center"/>
          </w:tcPr>
          <w:p w14:paraId="7CBA03FA" w14:textId="77777777" w:rsidR="003F61F5" w:rsidRPr="00736B70" w:rsidRDefault="003F61F5" w:rsidP="00394323">
            <w:pPr>
              <w:spacing w:before="120" w:after="120" w:line="259" w:lineRule="auto"/>
              <w:jc w:val="left"/>
              <w:rPr>
                <w:rFonts w:cs="Arial"/>
                <w:szCs w:val="20"/>
              </w:rPr>
            </w:pPr>
          </w:p>
        </w:tc>
      </w:tr>
      <w:tr w:rsidR="00F2620E" w:rsidRPr="00736B70" w14:paraId="1E9B7642" w14:textId="77777777" w:rsidTr="00290A58">
        <w:trPr>
          <w:trHeight w:val="251"/>
          <w:jc w:val="center"/>
        </w:trPr>
        <w:tc>
          <w:tcPr>
            <w:tcW w:w="4077" w:type="dxa"/>
            <w:shd w:val="clear" w:color="auto" w:fill="auto"/>
            <w:vAlign w:val="center"/>
          </w:tcPr>
          <w:p w14:paraId="7958ED9C" w14:textId="77777777" w:rsidR="00F2620E" w:rsidRPr="00736B70" w:rsidRDefault="00F2620E" w:rsidP="00394323">
            <w:pPr>
              <w:spacing w:before="120" w:after="120" w:line="259" w:lineRule="auto"/>
              <w:jc w:val="left"/>
              <w:rPr>
                <w:rFonts w:cs="Arial"/>
                <w:szCs w:val="20"/>
              </w:rPr>
            </w:pPr>
            <w:r w:rsidRPr="00736B70">
              <w:rPr>
                <w:rFonts w:cs="Arial"/>
                <w:szCs w:val="20"/>
              </w:rPr>
              <w:t>Kraj izvedbe del/dobave blaga</w:t>
            </w:r>
          </w:p>
        </w:tc>
        <w:tc>
          <w:tcPr>
            <w:tcW w:w="5133" w:type="dxa"/>
            <w:shd w:val="clear" w:color="auto" w:fill="auto"/>
            <w:vAlign w:val="center"/>
          </w:tcPr>
          <w:p w14:paraId="63A07AFF" w14:textId="77777777" w:rsidR="00F2620E" w:rsidRPr="00736B70" w:rsidRDefault="00F2620E" w:rsidP="00394323">
            <w:pPr>
              <w:spacing w:before="120" w:after="120" w:line="259" w:lineRule="auto"/>
              <w:jc w:val="left"/>
              <w:rPr>
                <w:rFonts w:cs="Arial"/>
                <w:szCs w:val="20"/>
              </w:rPr>
            </w:pPr>
          </w:p>
        </w:tc>
      </w:tr>
      <w:tr w:rsidR="00F2620E" w:rsidRPr="00736B70" w14:paraId="1D662D84" w14:textId="77777777" w:rsidTr="00290A58">
        <w:trPr>
          <w:trHeight w:val="251"/>
          <w:jc w:val="center"/>
        </w:trPr>
        <w:tc>
          <w:tcPr>
            <w:tcW w:w="4077" w:type="dxa"/>
            <w:shd w:val="clear" w:color="auto" w:fill="auto"/>
            <w:vAlign w:val="center"/>
          </w:tcPr>
          <w:p w14:paraId="4D1491DA" w14:textId="77777777" w:rsidR="00F2620E" w:rsidRPr="00736B70" w:rsidRDefault="00F2620E" w:rsidP="00394323">
            <w:pPr>
              <w:spacing w:before="120" w:after="120" w:line="259" w:lineRule="auto"/>
              <w:jc w:val="left"/>
              <w:rPr>
                <w:rFonts w:cs="Arial"/>
                <w:szCs w:val="20"/>
              </w:rPr>
            </w:pPr>
            <w:r w:rsidRPr="00736B70">
              <w:rPr>
                <w:rFonts w:cs="Arial"/>
                <w:szCs w:val="20"/>
              </w:rPr>
              <w:t>Rok izvedbe del/dobave blaga</w:t>
            </w:r>
          </w:p>
        </w:tc>
        <w:tc>
          <w:tcPr>
            <w:tcW w:w="5133" w:type="dxa"/>
            <w:shd w:val="clear" w:color="auto" w:fill="auto"/>
            <w:vAlign w:val="center"/>
          </w:tcPr>
          <w:p w14:paraId="292C23CD" w14:textId="77777777" w:rsidR="00F2620E" w:rsidRPr="00736B70" w:rsidRDefault="00F2620E" w:rsidP="00394323">
            <w:pPr>
              <w:spacing w:before="120" w:after="120" w:line="259" w:lineRule="auto"/>
              <w:jc w:val="left"/>
              <w:rPr>
                <w:rFonts w:cs="Arial"/>
                <w:szCs w:val="20"/>
              </w:rPr>
            </w:pPr>
          </w:p>
        </w:tc>
      </w:tr>
    </w:tbl>
    <w:p w14:paraId="73ECE3B6" w14:textId="77777777" w:rsidR="00394323" w:rsidRPr="00736B70" w:rsidRDefault="00394323" w:rsidP="00394323">
      <w:pPr>
        <w:spacing w:before="120" w:after="120" w:line="259" w:lineRule="auto"/>
        <w:rPr>
          <w:rFonts w:cs="Arial"/>
          <w:sz w:val="6"/>
          <w:szCs w:val="6"/>
        </w:rPr>
      </w:pPr>
    </w:p>
    <w:p w14:paraId="61E8B740" w14:textId="77777777" w:rsidR="004C5AB7" w:rsidRPr="00736B70" w:rsidRDefault="004C5AB7" w:rsidP="00394323">
      <w:pPr>
        <w:spacing w:before="120" w:after="120" w:line="259" w:lineRule="auto"/>
        <w:rPr>
          <w:rFonts w:cs="Arial"/>
          <w:szCs w:val="20"/>
        </w:rPr>
      </w:pPr>
      <w:r w:rsidRPr="00736B70">
        <w:rPr>
          <w:rFonts w:cs="Arial"/>
          <w:szCs w:val="20"/>
        </w:rPr>
        <w:t xml:space="preserve">Izvajalec mora za vsakega podizvajalca predložiti podizvajalsko pogodbo, iz katere bo nedvoumno razvidno sledeče: </w:t>
      </w:r>
    </w:p>
    <w:p w14:paraId="37CAEF16" w14:textId="77777777" w:rsidR="004C5AB7" w:rsidRPr="00736B70" w:rsidRDefault="004C5AB7" w:rsidP="00394323">
      <w:pPr>
        <w:numPr>
          <w:ilvl w:val="0"/>
          <w:numId w:val="18"/>
        </w:numPr>
        <w:spacing w:before="120" w:after="120" w:line="259" w:lineRule="auto"/>
        <w:rPr>
          <w:rFonts w:cs="Arial"/>
          <w:szCs w:val="20"/>
        </w:rPr>
      </w:pPr>
      <w:r w:rsidRPr="00736B70">
        <w:rPr>
          <w:rFonts w:cs="Arial"/>
          <w:szCs w:val="20"/>
        </w:rPr>
        <w:t>del javnega naročila, ki ga pri predmetu javnega naročila prevzema podizvajalec,</w:t>
      </w:r>
    </w:p>
    <w:p w14:paraId="7F42FADA" w14:textId="77777777" w:rsidR="004C5AB7" w:rsidRPr="00736B70" w:rsidRDefault="004C5AB7" w:rsidP="00394323">
      <w:pPr>
        <w:numPr>
          <w:ilvl w:val="0"/>
          <w:numId w:val="18"/>
        </w:numPr>
        <w:spacing w:before="120" w:after="120" w:line="259" w:lineRule="auto"/>
        <w:rPr>
          <w:rFonts w:cs="Arial"/>
          <w:szCs w:val="20"/>
        </w:rPr>
      </w:pPr>
      <w:r w:rsidRPr="00736B70">
        <w:rPr>
          <w:rFonts w:cs="Arial"/>
          <w:szCs w:val="20"/>
        </w:rPr>
        <w:t>del javnega naročila, ki ga pri predmetu javnega naročila prevzema glavni izvajalec,</w:t>
      </w:r>
    </w:p>
    <w:p w14:paraId="479E718F" w14:textId="77777777" w:rsidR="004C5AB7" w:rsidRPr="00736B70" w:rsidRDefault="004C5AB7" w:rsidP="00394323">
      <w:pPr>
        <w:numPr>
          <w:ilvl w:val="0"/>
          <w:numId w:val="18"/>
        </w:numPr>
        <w:spacing w:before="120" w:after="120" w:line="259" w:lineRule="auto"/>
        <w:rPr>
          <w:rFonts w:cs="Arial"/>
          <w:szCs w:val="20"/>
        </w:rPr>
      </w:pPr>
      <w:r w:rsidRPr="00736B70">
        <w:rPr>
          <w:rFonts w:cs="Arial"/>
          <w:szCs w:val="20"/>
        </w:rPr>
        <w:t>izjava, da so vsi podizvajalci seznanjeni s plačilnimi pogoji iz te pogodbe,</w:t>
      </w:r>
    </w:p>
    <w:p w14:paraId="2477583D" w14:textId="77777777" w:rsidR="004C5AB7" w:rsidRPr="00736B70" w:rsidRDefault="004C5AB7" w:rsidP="00394323">
      <w:pPr>
        <w:numPr>
          <w:ilvl w:val="0"/>
          <w:numId w:val="18"/>
        </w:numPr>
        <w:spacing w:before="120" w:after="120" w:line="259" w:lineRule="auto"/>
        <w:rPr>
          <w:rFonts w:cs="Arial"/>
          <w:szCs w:val="20"/>
        </w:rPr>
      </w:pPr>
      <w:r w:rsidRPr="00736B70">
        <w:rPr>
          <w:rFonts w:cs="Arial"/>
          <w:szCs w:val="20"/>
        </w:rPr>
        <w:t>morebitno soglasje podizvajalca, na podlagi katerega naročnik namesto ponudnika poravna podizvajalčevo terjatev do izvajalca,</w:t>
      </w:r>
    </w:p>
    <w:p w14:paraId="1180D51C" w14:textId="77777777" w:rsidR="004C5AB7" w:rsidRPr="00736B70" w:rsidRDefault="004C5AB7" w:rsidP="00394323">
      <w:pPr>
        <w:numPr>
          <w:ilvl w:val="0"/>
          <w:numId w:val="18"/>
        </w:numPr>
        <w:spacing w:before="120" w:after="120" w:line="259" w:lineRule="auto"/>
        <w:rPr>
          <w:rFonts w:cs="Arial"/>
          <w:szCs w:val="20"/>
        </w:rPr>
      </w:pPr>
      <w:r w:rsidRPr="00736B70">
        <w:rPr>
          <w:rFonts w:cs="Arial"/>
          <w:szCs w:val="20"/>
        </w:rPr>
        <w:t>in ostale morebiti potrebne vsebine iz veljavne zakonodaje, ki ureja javno naročanje.</w:t>
      </w:r>
    </w:p>
    <w:p w14:paraId="167C4873" w14:textId="77777777" w:rsidR="00D04616" w:rsidRPr="00736B70" w:rsidRDefault="00D04616" w:rsidP="00394323">
      <w:pPr>
        <w:spacing w:before="120" w:after="120" w:line="259" w:lineRule="auto"/>
        <w:ind w:left="720"/>
        <w:rPr>
          <w:rFonts w:cs="Arial"/>
          <w:szCs w:val="20"/>
        </w:rPr>
      </w:pPr>
    </w:p>
    <w:p w14:paraId="38F41CE0" w14:textId="77777777" w:rsidR="002804E1" w:rsidRPr="00736B70" w:rsidRDefault="002804E1" w:rsidP="00394323">
      <w:pPr>
        <w:numPr>
          <w:ilvl w:val="0"/>
          <w:numId w:val="26"/>
        </w:numPr>
        <w:spacing w:before="120" w:after="120" w:line="259" w:lineRule="auto"/>
        <w:jc w:val="center"/>
        <w:rPr>
          <w:rFonts w:cs="Arial"/>
          <w:szCs w:val="20"/>
        </w:rPr>
      </w:pPr>
      <w:r w:rsidRPr="00736B70">
        <w:rPr>
          <w:rFonts w:cs="Arial"/>
          <w:szCs w:val="20"/>
        </w:rPr>
        <w:t>člen</w:t>
      </w:r>
    </w:p>
    <w:p w14:paraId="08048097" w14:textId="77777777" w:rsidR="002804E1" w:rsidRPr="00736B70" w:rsidRDefault="002804E1" w:rsidP="00394323">
      <w:pPr>
        <w:spacing w:before="120" w:after="120" w:line="259" w:lineRule="auto"/>
        <w:rPr>
          <w:rFonts w:cs="Arial"/>
          <w:szCs w:val="20"/>
        </w:rPr>
      </w:pPr>
      <w:r w:rsidRPr="00736B70">
        <w:rPr>
          <w:rFonts w:cs="Arial"/>
          <w:szCs w:val="20"/>
        </w:rPr>
        <w:t>Izvajalec lahko imenovane podizvajalce zamenja ali imenuje nove le po predhodnem obvestilu in pisnem soglasju naročnika. V tem primeru mora izvajalec naročniku predložiti v roku petih dni po spremembi:</w:t>
      </w:r>
    </w:p>
    <w:p w14:paraId="2FC5D1B6" w14:textId="77777777" w:rsidR="004C5AB7" w:rsidRPr="00736B70" w:rsidRDefault="002804E1" w:rsidP="00394323">
      <w:pPr>
        <w:numPr>
          <w:ilvl w:val="0"/>
          <w:numId w:val="30"/>
        </w:numPr>
        <w:spacing w:before="120" w:after="120" w:line="259" w:lineRule="auto"/>
        <w:rPr>
          <w:rFonts w:cs="Arial"/>
          <w:szCs w:val="20"/>
        </w:rPr>
      </w:pPr>
      <w:r w:rsidRPr="00736B70">
        <w:rPr>
          <w:rFonts w:cs="Arial"/>
          <w:szCs w:val="20"/>
        </w:rPr>
        <w:t>nov seznam podizvajalcev s podizvajalskimi pogodbami,</w:t>
      </w:r>
    </w:p>
    <w:p w14:paraId="530AF714" w14:textId="77777777" w:rsidR="004C5AB7" w:rsidRPr="00736B70" w:rsidRDefault="004C5AB7" w:rsidP="00394323">
      <w:pPr>
        <w:numPr>
          <w:ilvl w:val="0"/>
          <w:numId w:val="19"/>
        </w:numPr>
        <w:spacing w:before="120" w:after="120" w:line="259" w:lineRule="auto"/>
        <w:rPr>
          <w:rFonts w:cs="Arial"/>
          <w:szCs w:val="20"/>
        </w:rPr>
      </w:pPr>
      <w:r w:rsidRPr="00736B70">
        <w:rPr>
          <w:rFonts w:cs="Arial"/>
          <w:szCs w:val="20"/>
        </w:rPr>
        <w:t>svojo izjavo, da je poravnal vse nesporne obveznosti prvotnemu podizvajalcu, če je bil le-ta zamenjan,</w:t>
      </w:r>
    </w:p>
    <w:p w14:paraId="66B58A70" w14:textId="77777777" w:rsidR="004C5AB7" w:rsidRPr="00736B70" w:rsidRDefault="004C5AB7" w:rsidP="00394323">
      <w:pPr>
        <w:numPr>
          <w:ilvl w:val="0"/>
          <w:numId w:val="19"/>
        </w:numPr>
        <w:spacing w:before="120" w:after="120" w:line="259" w:lineRule="auto"/>
        <w:rPr>
          <w:rFonts w:cs="Arial"/>
          <w:szCs w:val="20"/>
        </w:rPr>
      </w:pPr>
      <w:r w:rsidRPr="00736B70">
        <w:rPr>
          <w:rFonts w:cs="Arial"/>
          <w:szCs w:val="20"/>
        </w:rPr>
        <w:t>dokazilo, da novi podizvajalec izpolnjuje vse pogoje za podizvajalce iz razpisne dokumentacije,</w:t>
      </w:r>
    </w:p>
    <w:p w14:paraId="5D8CD229" w14:textId="77777777" w:rsidR="004C5AB7" w:rsidRPr="00736B70" w:rsidRDefault="004C5AB7" w:rsidP="00394323">
      <w:pPr>
        <w:numPr>
          <w:ilvl w:val="0"/>
          <w:numId w:val="19"/>
        </w:numPr>
        <w:spacing w:before="120" w:after="120" w:line="259" w:lineRule="auto"/>
        <w:rPr>
          <w:rFonts w:cs="Arial"/>
          <w:szCs w:val="20"/>
        </w:rPr>
      </w:pPr>
      <w:r w:rsidRPr="00736B70">
        <w:rPr>
          <w:rFonts w:cs="Arial"/>
          <w:szCs w:val="20"/>
        </w:rPr>
        <w:t>morebitno pooblastilo za plačilo opravljenih in prevzetih del oziroma dobav neposredno novemu podizvajalcu in</w:t>
      </w:r>
    </w:p>
    <w:p w14:paraId="7E67692D" w14:textId="77777777" w:rsidR="004C5AB7" w:rsidRPr="00736B70" w:rsidRDefault="004C5AB7" w:rsidP="00394323">
      <w:pPr>
        <w:numPr>
          <w:ilvl w:val="0"/>
          <w:numId w:val="19"/>
        </w:numPr>
        <w:spacing w:before="120" w:after="120" w:line="259" w:lineRule="auto"/>
        <w:rPr>
          <w:rFonts w:cs="Arial"/>
          <w:szCs w:val="20"/>
        </w:rPr>
      </w:pPr>
      <w:r w:rsidRPr="00736B70">
        <w:rPr>
          <w:rFonts w:cs="Arial"/>
          <w:szCs w:val="20"/>
        </w:rPr>
        <w:t>morebitno soglasje novega podizvajalca k neposrednemu plačilu.</w:t>
      </w:r>
    </w:p>
    <w:p w14:paraId="603ACDF8" w14:textId="77777777" w:rsidR="004C5AB7" w:rsidRPr="00736B70" w:rsidRDefault="004C5AB7" w:rsidP="00394323">
      <w:pPr>
        <w:spacing w:before="120" w:after="120" w:line="259" w:lineRule="auto"/>
        <w:rPr>
          <w:rFonts w:cs="Arial"/>
          <w:sz w:val="6"/>
          <w:szCs w:val="6"/>
        </w:rPr>
      </w:pPr>
    </w:p>
    <w:p w14:paraId="4AFC8F37" w14:textId="77777777" w:rsidR="004C5AB7" w:rsidRPr="00736B70" w:rsidRDefault="004C5AB7" w:rsidP="00394323">
      <w:pPr>
        <w:spacing w:before="120" w:after="120" w:line="259" w:lineRule="auto"/>
        <w:rPr>
          <w:rFonts w:cs="Arial"/>
          <w:szCs w:val="20"/>
        </w:rPr>
      </w:pPr>
      <w:r w:rsidRPr="00736B70">
        <w:rPr>
          <w:rFonts w:cs="Arial"/>
          <w:szCs w:val="20"/>
        </w:rPr>
        <w:t>Naročnik mora o predlogu za zamenjavo podizvajalca odločiti in pisno seznaniti izvajalca v desetih dneh prejema popolne vloge, sicer se šteje, da je predlaganega podizvajalca zavrnil.</w:t>
      </w:r>
      <w:r w:rsidR="002804E1" w:rsidRPr="00736B70">
        <w:rPr>
          <w:rFonts w:cs="Arial"/>
          <w:szCs w:val="20"/>
        </w:rPr>
        <w:t xml:space="preserve"> V kolikor izvajalec zamenja posameznega podizvajalca ali sklene pogodbo z novim podizvajalcem brez predhodnega obvestila in pisnega soglasja naročnika, lahko naročnik odstopi od te pogodbe.</w:t>
      </w:r>
    </w:p>
    <w:p w14:paraId="560F0EF1" w14:textId="77777777" w:rsidR="00394323" w:rsidRPr="00736B70" w:rsidRDefault="00394323" w:rsidP="00394323">
      <w:pPr>
        <w:spacing w:before="120" w:after="120" w:line="259" w:lineRule="auto"/>
        <w:rPr>
          <w:rFonts w:cs="Arial"/>
          <w:szCs w:val="20"/>
        </w:rPr>
      </w:pPr>
    </w:p>
    <w:p w14:paraId="1ABD04DA" w14:textId="77777777" w:rsidR="002804E1" w:rsidRPr="00736B70" w:rsidRDefault="002804E1" w:rsidP="00394323">
      <w:pPr>
        <w:numPr>
          <w:ilvl w:val="0"/>
          <w:numId w:val="26"/>
        </w:numPr>
        <w:spacing w:before="120" w:after="120" w:line="259" w:lineRule="auto"/>
        <w:jc w:val="center"/>
        <w:rPr>
          <w:rFonts w:cs="Arial"/>
          <w:szCs w:val="20"/>
        </w:rPr>
      </w:pPr>
      <w:r w:rsidRPr="00736B70">
        <w:rPr>
          <w:rFonts w:cs="Arial"/>
          <w:szCs w:val="20"/>
        </w:rPr>
        <w:t>člen</w:t>
      </w:r>
    </w:p>
    <w:p w14:paraId="606FD5BE" w14:textId="77777777" w:rsidR="002804E1" w:rsidRPr="00736B70" w:rsidRDefault="002804E1" w:rsidP="00394323">
      <w:pPr>
        <w:spacing w:before="120" w:after="120" w:line="259" w:lineRule="auto"/>
        <w:rPr>
          <w:rFonts w:cs="Arial"/>
          <w:szCs w:val="20"/>
        </w:rPr>
      </w:pPr>
      <w:r w:rsidRPr="00736B70">
        <w:rPr>
          <w:rFonts w:cs="Arial"/>
          <w:szCs w:val="20"/>
        </w:rPr>
        <w:t>Izvajalec s podpisom te pogodbe daje naročniku pooblastilo, da izvedbo del, pri katerih so vključeni podizvajalci, naročnik plača neposredno tem podizvajalcem. Neposredna plačila podizvajalcem se izvedejo v rokih in na enak način kot velja za plačila izvajalcu, ter skladno z določili zakona, ki ureja javno naročanje. V primeru neposrednih plačil podizvajalcem mora izvajalec svojemu računu obvezno priložiti račune svojih podizvajalcev, ki jih je predhodno potrdil izvajalec.</w:t>
      </w:r>
    </w:p>
    <w:p w14:paraId="3D67BCDB" w14:textId="77777777" w:rsidR="00394323" w:rsidRPr="00736B70" w:rsidRDefault="00394323" w:rsidP="00394323">
      <w:pPr>
        <w:spacing w:before="120" w:after="120" w:line="259" w:lineRule="auto"/>
        <w:rPr>
          <w:rFonts w:cs="Arial"/>
          <w:szCs w:val="20"/>
        </w:rPr>
      </w:pPr>
    </w:p>
    <w:p w14:paraId="4FC4E770" w14:textId="77777777" w:rsidR="002804E1" w:rsidRPr="00736B70" w:rsidRDefault="004F61A5" w:rsidP="00394323">
      <w:pPr>
        <w:numPr>
          <w:ilvl w:val="0"/>
          <w:numId w:val="26"/>
        </w:numPr>
        <w:spacing w:before="120" w:after="120" w:line="259" w:lineRule="auto"/>
        <w:jc w:val="center"/>
        <w:rPr>
          <w:rFonts w:cs="Arial"/>
          <w:szCs w:val="20"/>
        </w:rPr>
      </w:pPr>
      <w:r w:rsidRPr="00736B70">
        <w:rPr>
          <w:rFonts w:cs="Arial"/>
          <w:szCs w:val="20"/>
        </w:rPr>
        <w:t>člen</w:t>
      </w:r>
    </w:p>
    <w:p w14:paraId="4FEF9146" w14:textId="77777777" w:rsidR="004F61A5" w:rsidRDefault="004F61A5" w:rsidP="00394323">
      <w:pPr>
        <w:spacing w:before="120" w:after="120" w:line="259" w:lineRule="auto"/>
        <w:rPr>
          <w:rFonts w:cs="Arial"/>
          <w:szCs w:val="20"/>
        </w:rPr>
      </w:pPr>
      <w:r w:rsidRPr="00736B70">
        <w:rPr>
          <w:rFonts w:cs="Arial"/>
          <w:szCs w:val="20"/>
        </w:rPr>
        <w:t>Naročnik si pridržuje pravico, da na objektu kjer se dela izvajajo, kadarkoli preveri delavce izvajalca ali podizvajalcem ki opravljajo delo. Vsi delavci na objektu so naročniku dolžni dati verodostojne podatke.</w:t>
      </w:r>
    </w:p>
    <w:p w14:paraId="1F3A2538" w14:textId="77777777" w:rsidR="005820D8" w:rsidRPr="00736B70" w:rsidRDefault="005820D8" w:rsidP="00394323">
      <w:pPr>
        <w:spacing w:before="120" w:after="120" w:line="259" w:lineRule="auto"/>
        <w:rPr>
          <w:rFonts w:cs="Arial"/>
          <w:szCs w:val="20"/>
        </w:rPr>
      </w:pPr>
    </w:p>
    <w:p w14:paraId="34A4FF40" w14:textId="77777777" w:rsidR="004C5AB7" w:rsidRDefault="004C272F" w:rsidP="00394323">
      <w:pPr>
        <w:pStyle w:val="Naslov1"/>
        <w:spacing w:before="120" w:beforeAutospacing="0" w:after="120" w:afterAutospacing="0" w:line="259" w:lineRule="auto"/>
        <w:rPr>
          <w:rFonts w:cs="Arial"/>
          <w:szCs w:val="20"/>
        </w:rPr>
      </w:pPr>
      <w:r w:rsidRPr="00736B70">
        <w:rPr>
          <w:rFonts w:cs="Arial"/>
          <w:szCs w:val="20"/>
        </w:rPr>
        <w:t>MEDSEBOJNE PRAVICE IN OBVEZNOSTI STRANK</w:t>
      </w:r>
    </w:p>
    <w:p w14:paraId="185A056C" w14:textId="77777777" w:rsidR="007B48FD" w:rsidRPr="007B48FD" w:rsidRDefault="007B48FD" w:rsidP="007B48FD"/>
    <w:p w14:paraId="38E10567"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2B992160" w14:textId="77777777" w:rsidR="004C272F" w:rsidRPr="00736B70" w:rsidRDefault="004C272F" w:rsidP="00394323">
      <w:pPr>
        <w:spacing w:before="120" w:after="120" w:line="259" w:lineRule="auto"/>
        <w:rPr>
          <w:rFonts w:cs="Arial"/>
          <w:szCs w:val="20"/>
        </w:rPr>
      </w:pPr>
      <w:r w:rsidRPr="00736B70">
        <w:rPr>
          <w:rFonts w:cs="Arial"/>
          <w:szCs w:val="20"/>
        </w:rPr>
        <w:t>Vsaka pogodbena stranka je dolžna pri izpolnitvi svoje obveznosti ravnati s skrbnostjo, ki se zahteva v poslovnih razmerjih (skrbnost dobrega gospodarstvenika).</w:t>
      </w:r>
    </w:p>
    <w:p w14:paraId="2CA23B5D" w14:textId="77777777" w:rsidR="004C272F" w:rsidRPr="00736B70" w:rsidRDefault="004C272F" w:rsidP="00394323">
      <w:pPr>
        <w:spacing w:before="120" w:after="120" w:line="259" w:lineRule="auto"/>
        <w:rPr>
          <w:rFonts w:cs="Arial"/>
          <w:szCs w:val="20"/>
        </w:rPr>
      </w:pPr>
      <w:r w:rsidRPr="00736B70">
        <w:rPr>
          <w:rFonts w:cs="Arial"/>
          <w:szCs w:val="20"/>
        </w:rPr>
        <w:t>Ena pogodbena stranka ne more zahtevati od druge pogodbene stranke, da izpolni obveznosti, če je sama ni izpolnila ali je ni pripravljena izpolniti, razen če ni v tej pogodbi določeno drugače.</w:t>
      </w:r>
    </w:p>
    <w:p w14:paraId="66CC304E" w14:textId="77777777" w:rsidR="00394323" w:rsidRPr="00736B70" w:rsidRDefault="00394323" w:rsidP="00394323">
      <w:pPr>
        <w:spacing w:before="120" w:after="120" w:line="259" w:lineRule="auto"/>
        <w:rPr>
          <w:rFonts w:cs="Arial"/>
          <w:szCs w:val="20"/>
        </w:rPr>
      </w:pPr>
    </w:p>
    <w:p w14:paraId="42661227" w14:textId="77777777" w:rsidR="00842A70" w:rsidRPr="00736B70" w:rsidRDefault="004C272F" w:rsidP="00394323">
      <w:pPr>
        <w:pStyle w:val="Naslov1"/>
        <w:spacing w:before="120" w:beforeAutospacing="0" w:after="120" w:afterAutospacing="0" w:line="259" w:lineRule="auto"/>
        <w:rPr>
          <w:rFonts w:cs="Arial"/>
          <w:szCs w:val="20"/>
        </w:rPr>
      </w:pPr>
      <w:r w:rsidRPr="00736B70">
        <w:rPr>
          <w:rFonts w:cs="Arial"/>
          <w:szCs w:val="20"/>
        </w:rPr>
        <w:t>PRAVICE IN OBVEZNOSTI NAROČNIKA</w:t>
      </w:r>
    </w:p>
    <w:p w14:paraId="60D338A2" w14:textId="77777777" w:rsidR="00C73389" w:rsidRPr="00736B70" w:rsidRDefault="005134A5" w:rsidP="00394323">
      <w:pPr>
        <w:numPr>
          <w:ilvl w:val="0"/>
          <w:numId w:val="26"/>
        </w:numPr>
        <w:spacing w:before="120" w:after="120" w:line="259" w:lineRule="auto"/>
        <w:jc w:val="center"/>
        <w:rPr>
          <w:rFonts w:cs="Arial"/>
          <w:szCs w:val="20"/>
        </w:rPr>
      </w:pPr>
      <w:r w:rsidRPr="00736B70">
        <w:rPr>
          <w:rFonts w:cs="Arial"/>
          <w:szCs w:val="20"/>
        </w:rPr>
        <w:t>č</w:t>
      </w:r>
      <w:r w:rsidR="00BC7C67" w:rsidRPr="00736B70">
        <w:rPr>
          <w:rFonts w:cs="Arial"/>
          <w:szCs w:val="20"/>
        </w:rPr>
        <w:t>len</w:t>
      </w:r>
    </w:p>
    <w:p w14:paraId="22309038" w14:textId="77777777" w:rsidR="00C73389" w:rsidRPr="00736B70" w:rsidRDefault="00C73389" w:rsidP="00394323">
      <w:pPr>
        <w:spacing w:before="120" w:after="120" w:line="259" w:lineRule="auto"/>
        <w:ind w:left="1065"/>
        <w:rPr>
          <w:rFonts w:cs="Arial"/>
          <w:szCs w:val="20"/>
        </w:rPr>
      </w:pPr>
    </w:p>
    <w:p w14:paraId="3C19875D" w14:textId="77777777" w:rsidR="00BC7C67" w:rsidRPr="00736B70" w:rsidRDefault="00C73389" w:rsidP="00394323">
      <w:pPr>
        <w:spacing w:before="120" w:after="120" w:line="259" w:lineRule="auto"/>
        <w:rPr>
          <w:rFonts w:cs="Arial"/>
          <w:szCs w:val="20"/>
        </w:rPr>
      </w:pPr>
      <w:r w:rsidRPr="00736B70">
        <w:rPr>
          <w:rFonts w:cs="Arial"/>
          <w:szCs w:val="20"/>
        </w:rPr>
        <w:t xml:space="preserve">Projektna dokumentacija mora biti usklajena med naročnikom in izvajalcem, torej za oba sprejemljiva in to je pogoj za nadaljevanje del. </w:t>
      </w:r>
    </w:p>
    <w:p w14:paraId="3A6ADE84" w14:textId="77777777" w:rsidR="00394323" w:rsidRPr="00736B70" w:rsidRDefault="00394323" w:rsidP="00394323">
      <w:pPr>
        <w:spacing w:before="120" w:after="120" w:line="259" w:lineRule="auto"/>
        <w:rPr>
          <w:rFonts w:cs="Arial"/>
          <w:szCs w:val="20"/>
        </w:rPr>
      </w:pPr>
    </w:p>
    <w:p w14:paraId="30E73EBA" w14:textId="77777777" w:rsidR="00BC7C67" w:rsidRPr="00736B70" w:rsidRDefault="00BC7C67" w:rsidP="00394323">
      <w:pPr>
        <w:numPr>
          <w:ilvl w:val="0"/>
          <w:numId w:val="26"/>
        </w:numPr>
        <w:spacing w:before="120" w:after="120" w:line="259" w:lineRule="auto"/>
        <w:jc w:val="center"/>
        <w:rPr>
          <w:rFonts w:cs="Arial"/>
          <w:szCs w:val="20"/>
        </w:rPr>
      </w:pPr>
      <w:r w:rsidRPr="00736B70">
        <w:rPr>
          <w:rFonts w:cs="Arial"/>
          <w:szCs w:val="20"/>
        </w:rPr>
        <w:t>člen</w:t>
      </w:r>
    </w:p>
    <w:p w14:paraId="325E3811" w14:textId="77777777" w:rsidR="004C5AB7" w:rsidRPr="00736B70" w:rsidRDefault="004C5AB7" w:rsidP="00394323">
      <w:pPr>
        <w:spacing w:before="120" w:after="120" w:line="259" w:lineRule="auto"/>
        <w:rPr>
          <w:rFonts w:cs="Arial"/>
          <w:szCs w:val="20"/>
        </w:rPr>
      </w:pPr>
      <w:r w:rsidRPr="00736B70">
        <w:rPr>
          <w:rFonts w:cs="Arial"/>
          <w:szCs w:val="20"/>
        </w:rPr>
        <w:t>Naročnik se obvezuje:</w:t>
      </w:r>
    </w:p>
    <w:p w14:paraId="6399BD7D" w14:textId="77777777" w:rsidR="004C5AB7" w:rsidRPr="00736B70" w:rsidRDefault="004C5AB7" w:rsidP="00394323">
      <w:pPr>
        <w:numPr>
          <w:ilvl w:val="0"/>
          <w:numId w:val="20"/>
        </w:numPr>
        <w:spacing w:before="120" w:after="120" w:line="259" w:lineRule="auto"/>
        <w:rPr>
          <w:rFonts w:cs="Arial"/>
          <w:szCs w:val="20"/>
        </w:rPr>
      </w:pPr>
      <w:r w:rsidRPr="00736B70">
        <w:rPr>
          <w:rFonts w:cs="Arial"/>
          <w:szCs w:val="20"/>
        </w:rPr>
        <w:t>izvajalca uvesti v delo v najkrajšem možnem času po uveljavitvi te pogodbe;</w:t>
      </w:r>
    </w:p>
    <w:p w14:paraId="1C075208" w14:textId="77777777" w:rsidR="004C5AB7" w:rsidRPr="00736B70" w:rsidRDefault="00BC7C67" w:rsidP="00394323">
      <w:pPr>
        <w:numPr>
          <w:ilvl w:val="0"/>
          <w:numId w:val="20"/>
        </w:numPr>
        <w:spacing w:before="120" w:after="120" w:line="259" w:lineRule="auto"/>
        <w:rPr>
          <w:rFonts w:cs="Arial"/>
          <w:szCs w:val="20"/>
        </w:rPr>
      </w:pPr>
      <w:r w:rsidRPr="00736B70">
        <w:rPr>
          <w:rFonts w:cs="Arial"/>
          <w:szCs w:val="20"/>
        </w:rPr>
        <w:t>pravočasno</w:t>
      </w:r>
      <w:r w:rsidR="004C5AB7" w:rsidRPr="00736B70">
        <w:rPr>
          <w:rFonts w:cs="Arial"/>
          <w:szCs w:val="20"/>
        </w:rPr>
        <w:t xml:space="preserve"> izvajalcu predati vsa dovoljenja, projektno dokumentacijo</w:t>
      </w:r>
      <w:r w:rsidR="004903D5" w:rsidRPr="00736B70">
        <w:rPr>
          <w:rFonts w:cs="Arial"/>
          <w:szCs w:val="20"/>
        </w:rPr>
        <w:t>, s</w:t>
      </w:r>
      <w:r w:rsidR="00A30C6B" w:rsidRPr="00736B70">
        <w:rPr>
          <w:rFonts w:cs="Arial"/>
          <w:szCs w:val="20"/>
        </w:rPr>
        <w:t xml:space="preserve"> katero</w:t>
      </w:r>
      <w:r w:rsidR="004C5AB7" w:rsidRPr="00736B70">
        <w:rPr>
          <w:rFonts w:cs="Arial"/>
          <w:szCs w:val="20"/>
        </w:rPr>
        <w:t xml:space="preserve"> razpolaga, popise del oziro</w:t>
      </w:r>
      <w:r w:rsidRPr="00736B70">
        <w:rPr>
          <w:rFonts w:cs="Arial"/>
          <w:szCs w:val="20"/>
        </w:rPr>
        <w:t>ma specifikacijo potrebnih del, ki so za prevzeti obseg del potrebne in to v enem tiskanem in enem elektronskem izvodu;</w:t>
      </w:r>
    </w:p>
    <w:p w14:paraId="5FE2CCC7" w14:textId="77777777" w:rsidR="004C5AB7" w:rsidRPr="00736B70" w:rsidRDefault="004C5AB7" w:rsidP="00394323">
      <w:pPr>
        <w:numPr>
          <w:ilvl w:val="0"/>
          <w:numId w:val="20"/>
        </w:numPr>
        <w:spacing w:before="120" w:after="120" w:line="259" w:lineRule="auto"/>
        <w:rPr>
          <w:rFonts w:cs="Arial"/>
          <w:szCs w:val="20"/>
        </w:rPr>
      </w:pPr>
      <w:r w:rsidRPr="00736B70">
        <w:rPr>
          <w:rFonts w:cs="Arial"/>
          <w:szCs w:val="20"/>
        </w:rPr>
        <w:t>izvajalcu zagotoviti prosto gradbišče s prostim dostopom do objekta ter prostorom za organizacijo gradbišča in deponijo materiala;</w:t>
      </w:r>
    </w:p>
    <w:p w14:paraId="1AD6E043" w14:textId="77777777" w:rsidR="004C5AB7" w:rsidRPr="00736B70" w:rsidRDefault="004C5AB7" w:rsidP="00394323">
      <w:pPr>
        <w:numPr>
          <w:ilvl w:val="0"/>
          <w:numId w:val="20"/>
        </w:numPr>
        <w:spacing w:before="120" w:after="120" w:line="259" w:lineRule="auto"/>
        <w:rPr>
          <w:rFonts w:cs="Arial"/>
          <w:szCs w:val="20"/>
        </w:rPr>
      </w:pPr>
      <w:r w:rsidRPr="00736B70">
        <w:rPr>
          <w:rFonts w:cs="Arial"/>
          <w:szCs w:val="20"/>
        </w:rPr>
        <w:t>sodelovati z izvajalcem s ciljem, da se prevzete obveznosti izvršijo pravočasno in v obojestransko zadovoljstvo;</w:t>
      </w:r>
    </w:p>
    <w:p w14:paraId="40662861" w14:textId="77777777" w:rsidR="004C5AB7" w:rsidRPr="00736B70" w:rsidRDefault="004C5AB7" w:rsidP="00394323">
      <w:pPr>
        <w:numPr>
          <w:ilvl w:val="0"/>
          <w:numId w:val="20"/>
        </w:numPr>
        <w:spacing w:before="120" w:after="120" w:line="259" w:lineRule="auto"/>
        <w:rPr>
          <w:rFonts w:cs="Arial"/>
          <w:szCs w:val="20"/>
        </w:rPr>
      </w:pPr>
      <w:r w:rsidRPr="00736B70">
        <w:rPr>
          <w:rFonts w:cs="Arial"/>
          <w:szCs w:val="20"/>
        </w:rPr>
        <w:t>pravočasno obveščati izvajalca o vseh spremembah in novo nastalih situacijah, ki bi lahko imele vpliv na izvršitev pogodbenih obveznosti;</w:t>
      </w:r>
    </w:p>
    <w:p w14:paraId="2A27FA5D" w14:textId="77777777" w:rsidR="004C5AB7" w:rsidRPr="00736B70" w:rsidRDefault="004C5AB7" w:rsidP="00394323">
      <w:pPr>
        <w:numPr>
          <w:ilvl w:val="0"/>
          <w:numId w:val="20"/>
        </w:numPr>
        <w:spacing w:before="120" w:after="120" w:line="259" w:lineRule="auto"/>
        <w:rPr>
          <w:rFonts w:cs="Arial"/>
          <w:szCs w:val="20"/>
        </w:rPr>
      </w:pPr>
      <w:r w:rsidRPr="00736B70">
        <w:rPr>
          <w:rFonts w:cs="Arial"/>
          <w:szCs w:val="20"/>
        </w:rPr>
        <w:t xml:space="preserve">zagotoviti </w:t>
      </w:r>
      <w:r w:rsidR="00BC7C67" w:rsidRPr="00736B70">
        <w:rPr>
          <w:rFonts w:cs="Arial"/>
          <w:szCs w:val="20"/>
        </w:rPr>
        <w:t xml:space="preserve">koordinatorja za varstvo pri delu </w:t>
      </w:r>
      <w:r w:rsidRPr="00736B70">
        <w:rPr>
          <w:rFonts w:cs="Arial"/>
          <w:szCs w:val="20"/>
        </w:rPr>
        <w:t>v skladu z veljavno zakonodajo;</w:t>
      </w:r>
    </w:p>
    <w:p w14:paraId="5ABC958E" w14:textId="77777777" w:rsidR="004C5AB7" w:rsidRPr="00736B70" w:rsidRDefault="004C5AB7" w:rsidP="00394323">
      <w:pPr>
        <w:numPr>
          <w:ilvl w:val="0"/>
          <w:numId w:val="20"/>
        </w:numPr>
        <w:spacing w:before="120" w:after="120" w:line="259" w:lineRule="auto"/>
        <w:rPr>
          <w:rFonts w:cs="Arial"/>
          <w:szCs w:val="20"/>
        </w:rPr>
      </w:pPr>
      <w:r w:rsidRPr="00736B70">
        <w:rPr>
          <w:rFonts w:cs="Arial"/>
          <w:szCs w:val="20"/>
        </w:rPr>
        <w:t>dokončana dela prevzeti po količini in kvaliteti najkasneje 10 dni po prejetju izvajalčevega obvestila in odprave vseh pomanjkljivosti;</w:t>
      </w:r>
    </w:p>
    <w:p w14:paraId="0FC24547" w14:textId="77777777" w:rsidR="00BC7C67" w:rsidRPr="00736B70" w:rsidRDefault="00BC7C67" w:rsidP="00394323">
      <w:pPr>
        <w:numPr>
          <w:ilvl w:val="0"/>
          <w:numId w:val="20"/>
        </w:numPr>
        <w:spacing w:before="120" w:after="120" w:line="259" w:lineRule="auto"/>
        <w:rPr>
          <w:rFonts w:cs="Arial"/>
          <w:szCs w:val="20"/>
        </w:rPr>
      </w:pPr>
      <w:r w:rsidRPr="00736B70">
        <w:rPr>
          <w:rFonts w:cs="Arial"/>
          <w:szCs w:val="20"/>
        </w:rPr>
        <w:t>tekoče spremljat</w:t>
      </w:r>
      <w:r w:rsidR="00A66237" w:rsidRPr="00736B70">
        <w:rPr>
          <w:rFonts w:cs="Arial"/>
          <w:szCs w:val="20"/>
        </w:rPr>
        <w:t>i</w:t>
      </w:r>
      <w:r w:rsidRPr="00736B70">
        <w:rPr>
          <w:rFonts w:cs="Arial"/>
          <w:szCs w:val="20"/>
        </w:rPr>
        <w:t xml:space="preserve"> izvajanje pogodbenih del in odločati o predlaganih spremembah in dopolnitvah, </w:t>
      </w:r>
      <w:r w:rsidR="00DE6866" w:rsidRPr="00736B70">
        <w:rPr>
          <w:rFonts w:cs="Arial"/>
          <w:szCs w:val="20"/>
        </w:rPr>
        <w:t xml:space="preserve">ki so usklajene s projektantom </w:t>
      </w:r>
      <w:r w:rsidRPr="00736B70">
        <w:rPr>
          <w:rFonts w:cs="Arial"/>
          <w:szCs w:val="20"/>
        </w:rPr>
        <w:t>in naročnikom;</w:t>
      </w:r>
    </w:p>
    <w:p w14:paraId="2AE85C5B" w14:textId="77777777" w:rsidR="004C5AB7" w:rsidRPr="00736B70" w:rsidRDefault="00BC7C67" w:rsidP="00394323">
      <w:pPr>
        <w:numPr>
          <w:ilvl w:val="0"/>
          <w:numId w:val="20"/>
        </w:numPr>
        <w:spacing w:before="120" w:after="120" w:line="259" w:lineRule="auto"/>
        <w:rPr>
          <w:rFonts w:cs="Arial"/>
          <w:szCs w:val="20"/>
        </w:rPr>
      </w:pPr>
      <w:r w:rsidRPr="00736B70">
        <w:rPr>
          <w:rFonts w:cs="Arial"/>
          <w:szCs w:val="20"/>
        </w:rPr>
        <w:t>plačevati pogodbene obveznosti v skladu s to pogodbo.</w:t>
      </w:r>
    </w:p>
    <w:p w14:paraId="2F2BE54D" w14:textId="77777777" w:rsidR="00D607A1" w:rsidRPr="00736B70" w:rsidRDefault="00D607A1" w:rsidP="00394323">
      <w:pPr>
        <w:spacing w:before="120" w:after="120" w:line="259" w:lineRule="auto"/>
        <w:rPr>
          <w:rFonts w:cs="Arial"/>
          <w:szCs w:val="20"/>
        </w:rPr>
      </w:pPr>
    </w:p>
    <w:p w14:paraId="4208976F" w14:textId="77777777" w:rsidR="004C5AB7" w:rsidRPr="00736B70" w:rsidRDefault="00BC7C67" w:rsidP="00394323">
      <w:pPr>
        <w:pStyle w:val="Naslov1"/>
        <w:spacing w:before="120" w:beforeAutospacing="0" w:after="120" w:afterAutospacing="0" w:line="259" w:lineRule="auto"/>
        <w:rPr>
          <w:rFonts w:cs="Arial"/>
          <w:szCs w:val="20"/>
        </w:rPr>
      </w:pPr>
      <w:r w:rsidRPr="00736B70">
        <w:rPr>
          <w:rFonts w:cs="Arial"/>
          <w:szCs w:val="20"/>
        </w:rPr>
        <w:t xml:space="preserve">PRAVICE IN </w:t>
      </w:r>
      <w:r w:rsidR="004C5AB7" w:rsidRPr="00736B70">
        <w:rPr>
          <w:rFonts w:cs="Arial"/>
          <w:szCs w:val="20"/>
        </w:rPr>
        <w:t>OBVEZNOSTI IZVAJALCA</w:t>
      </w:r>
    </w:p>
    <w:p w14:paraId="5EA65CB5"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2F3F6E5C" w14:textId="77777777" w:rsidR="00150C9F" w:rsidRPr="00736B70" w:rsidRDefault="00150C9F" w:rsidP="00394323">
      <w:pPr>
        <w:spacing w:before="120" w:after="120" w:line="259" w:lineRule="auto"/>
        <w:rPr>
          <w:rFonts w:cs="Arial"/>
          <w:szCs w:val="20"/>
        </w:rPr>
      </w:pPr>
      <w:r w:rsidRPr="00736B70">
        <w:rPr>
          <w:rFonts w:cs="Arial"/>
          <w:szCs w:val="20"/>
        </w:rPr>
        <w:t>Izvajalec s podpisom te pogodbe potrjuje, da sta mu lokacija objekta</w:t>
      </w:r>
      <w:r w:rsidR="00A30C6B" w:rsidRPr="00736B70">
        <w:rPr>
          <w:rFonts w:cs="Arial"/>
          <w:szCs w:val="20"/>
        </w:rPr>
        <w:t xml:space="preserve"> in</w:t>
      </w:r>
      <w:r w:rsidRPr="00736B70">
        <w:rPr>
          <w:rFonts w:cs="Arial"/>
          <w:szCs w:val="20"/>
        </w:rPr>
        <w:t xml:space="preserve"> prostorski pogoji, </w:t>
      </w:r>
      <w:r w:rsidR="00A30C6B" w:rsidRPr="00736B70">
        <w:rPr>
          <w:rFonts w:cs="Arial"/>
          <w:szCs w:val="20"/>
        </w:rPr>
        <w:t>na</w:t>
      </w:r>
      <w:r w:rsidRPr="00736B70">
        <w:rPr>
          <w:rFonts w:cs="Arial"/>
          <w:szCs w:val="20"/>
        </w:rPr>
        <w:t xml:space="preserve"> katerem se bodo dela izvajala ter projektna dokumentacija</w:t>
      </w:r>
      <w:r w:rsidR="004903D5" w:rsidRPr="00736B70">
        <w:rPr>
          <w:rFonts w:cs="Arial"/>
          <w:szCs w:val="20"/>
        </w:rPr>
        <w:t>, po</w:t>
      </w:r>
      <w:r w:rsidRPr="00736B70">
        <w:rPr>
          <w:rFonts w:cs="Arial"/>
          <w:szCs w:val="20"/>
        </w:rPr>
        <w:t xml:space="preserve"> kateri bo dela izvajal, znana.</w:t>
      </w:r>
    </w:p>
    <w:p w14:paraId="2F799AC3" w14:textId="77777777" w:rsidR="00150C9F" w:rsidRPr="00736B70" w:rsidRDefault="00150C9F" w:rsidP="00394323">
      <w:pPr>
        <w:spacing w:before="120" w:after="120" w:line="259" w:lineRule="auto"/>
        <w:rPr>
          <w:rFonts w:cs="Arial"/>
          <w:szCs w:val="20"/>
        </w:rPr>
      </w:pPr>
      <w:r w:rsidRPr="00736B70">
        <w:rPr>
          <w:rFonts w:cs="Arial"/>
          <w:szCs w:val="20"/>
        </w:rPr>
        <w:t>Izvajalec nima pravice spremeniti projektn</w:t>
      </w:r>
      <w:r w:rsidR="004903D5" w:rsidRPr="00736B70">
        <w:rPr>
          <w:rFonts w:cs="Arial"/>
          <w:szCs w:val="20"/>
        </w:rPr>
        <w:t>e</w:t>
      </w:r>
      <w:r w:rsidRPr="00736B70">
        <w:rPr>
          <w:rFonts w:cs="Arial"/>
          <w:szCs w:val="20"/>
        </w:rPr>
        <w:t xml:space="preserve"> dokumentacij</w:t>
      </w:r>
      <w:r w:rsidR="00DC0507" w:rsidRPr="00736B70">
        <w:rPr>
          <w:rFonts w:cs="Arial"/>
          <w:szCs w:val="20"/>
        </w:rPr>
        <w:t>e brez soglasja naročnika</w:t>
      </w:r>
      <w:r w:rsidRPr="00736B70">
        <w:rPr>
          <w:rFonts w:cs="Arial"/>
          <w:szCs w:val="20"/>
        </w:rPr>
        <w:t>.</w:t>
      </w:r>
    </w:p>
    <w:p w14:paraId="6732EE6C" w14:textId="77777777" w:rsidR="00394323" w:rsidRPr="00736B70" w:rsidRDefault="00394323" w:rsidP="00394323">
      <w:pPr>
        <w:spacing w:before="120" w:after="120" w:line="259" w:lineRule="auto"/>
        <w:rPr>
          <w:rFonts w:cs="Arial"/>
          <w:szCs w:val="20"/>
        </w:rPr>
      </w:pPr>
    </w:p>
    <w:p w14:paraId="27F19F4B" w14:textId="77777777" w:rsidR="00150C9F" w:rsidRPr="00736B70" w:rsidRDefault="00150C9F" w:rsidP="00394323">
      <w:pPr>
        <w:numPr>
          <w:ilvl w:val="0"/>
          <w:numId w:val="26"/>
        </w:numPr>
        <w:spacing w:before="120" w:after="120" w:line="259" w:lineRule="auto"/>
        <w:jc w:val="center"/>
        <w:rPr>
          <w:rFonts w:cs="Arial"/>
          <w:szCs w:val="20"/>
        </w:rPr>
      </w:pPr>
      <w:r w:rsidRPr="00736B70">
        <w:rPr>
          <w:rFonts w:cs="Arial"/>
          <w:szCs w:val="20"/>
        </w:rPr>
        <w:t>člen</w:t>
      </w:r>
    </w:p>
    <w:p w14:paraId="7B78D5F6" w14:textId="77777777" w:rsidR="004C5AB7" w:rsidRPr="00736B70" w:rsidRDefault="004C5AB7" w:rsidP="00394323">
      <w:pPr>
        <w:spacing w:before="120" w:after="120" w:line="259" w:lineRule="auto"/>
        <w:rPr>
          <w:rFonts w:cs="Arial"/>
          <w:szCs w:val="20"/>
        </w:rPr>
      </w:pPr>
      <w:r w:rsidRPr="00736B70">
        <w:rPr>
          <w:rFonts w:cs="Arial"/>
          <w:szCs w:val="20"/>
        </w:rPr>
        <w:t>V zvezi z izvajanjem del po tej pogodbi je izvajalec dolžan:</w:t>
      </w:r>
    </w:p>
    <w:p w14:paraId="65B536C6"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izvršiti dela po projektih za izvedbo, opisih del in predračunu ter drugih pogojih pogodbene dokumentacije kvalitetno in strokovno pravilno, s skrbnostjo dobrega gospodarstvenika in strokovnjaka, v skladu z veljavnimi tehničnimi predpisi, standard</w:t>
      </w:r>
      <w:r w:rsidR="00FC33F0" w:rsidRPr="00736B70">
        <w:rPr>
          <w:rFonts w:cs="Arial"/>
          <w:szCs w:val="20"/>
        </w:rPr>
        <w:t>i in gradbenimi normativi, sicer lahko naročnik v nasprotnem primeru zahteva ustavitev izvajanja del oz. spremembo materiala ali uporabo materiala  in opreme ustrezne kakovosti;</w:t>
      </w:r>
    </w:p>
    <w:p w14:paraId="7403463C" w14:textId="77777777" w:rsidR="00150C9F" w:rsidRPr="00736B70" w:rsidRDefault="00150C9F" w:rsidP="00394323">
      <w:pPr>
        <w:numPr>
          <w:ilvl w:val="0"/>
          <w:numId w:val="21"/>
        </w:numPr>
        <w:spacing w:before="120" w:after="120" w:line="259" w:lineRule="auto"/>
        <w:rPr>
          <w:rFonts w:cs="Arial"/>
          <w:szCs w:val="20"/>
        </w:rPr>
      </w:pPr>
      <w:r w:rsidRPr="00736B70">
        <w:rPr>
          <w:rFonts w:cs="Arial"/>
          <w:szCs w:val="20"/>
        </w:rPr>
        <w:t>uskladiti terminski plan z naročn</w:t>
      </w:r>
      <w:r w:rsidR="00DE6866" w:rsidRPr="00736B70">
        <w:rPr>
          <w:rFonts w:cs="Arial"/>
          <w:szCs w:val="20"/>
        </w:rPr>
        <w:t>ik</w:t>
      </w:r>
      <w:r w:rsidR="00FC2432" w:rsidRPr="00736B70">
        <w:rPr>
          <w:rFonts w:cs="Arial"/>
          <w:szCs w:val="20"/>
        </w:rPr>
        <w:t>om</w:t>
      </w:r>
      <w:r w:rsidRPr="00736B70">
        <w:rPr>
          <w:rFonts w:cs="Arial"/>
          <w:szCs w:val="20"/>
        </w:rPr>
        <w:t>;</w:t>
      </w:r>
    </w:p>
    <w:p w14:paraId="3CAA52C0"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ščititi interese naročnik</w:t>
      </w:r>
      <w:r w:rsidR="00FC2432" w:rsidRPr="00736B70">
        <w:rPr>
          <w:rFonts w:cs="Arial"/>
          <w:szCs w:val="20"/>
        </w:rPr>
        <w:t>a</w:t>
      </w:r>
      <w:r w:rsidRPr="00736B70">
        <w:rPr>
          <w:rFonts w:cs="Arial"/>
          <w:szCs w:val="20"/>
        </w:rPr>
        <w:t>;</w:t>
      </w:r>
    </w:p>
    <w:p w14:paraId="6D355967" w14:textId="5AD6AC24" w:rsidR="004C5AB7" w:rsidRPr="00736B70" w:rsidRDefault="004C5AB7" w:rsidP="00394323">
      <w:pPr>
        <w:numPr>
          <w:ilvl w:val="0"/>
          <w:numId w:val="21"/>
        </w:numPr>
        <w:spacing w:before="120" w:after="120" w:line="259" w:lineRule="auto"/>
        <w:rPr>
          <w:rFonts w:cs="Arial"/>
          <w:szCs w:val="20"/>
        </w:rPr>
      </w:pPr>
      <w:r w:rsidRPr="00736B70">
        <w:rPr>
          <w:rFonts w:cs="Arial"/>
          <w:szCs w:val="20"/>
        </w:rPr>
        <w:t>pravočasno opozoriti naročnika na mo</w:t>
      </w:r>
      <w:r w:rsidR="003A5377" w:rsidRPr="00736B70">
        <w:rPr>
          <w:rFonts w:cs="Arial"/>
          <w:szCs w:val="20"/>
        </w:rPr>
        <w:t>rebitne ovire pri izvajanju del. Obvestilo mora biti pisno, naslovljeno na naročnika</w:t>
      </w:r>
      <w:r w:rsidR="00D06A67">
        <w:rPr>
          <w:rFonts w:cs="Arial"/>
          <w:szCs w:val="20"/>
        </w:rPr>
        <w:t>. D</w:t>
      </w:r>
      <w:r w:rsidR="003A5377" w:rsidRPr="00736B70">
        <w:rPr>
          <w:rFonts w:cs="Arial"/>
          <w:szCs w:val="20"/>
        </w:rPr>
        <w:t>rugačno obvestilo nima učinka</w:t>
      </w:r>
      <w:r w:rsidR="00FC2432" w:rsidRPr="00736B70">
        <w:rPr>
          <w:rFonts w:cs="Arial"/>
          <w:szCs w:val="20"/>
        </w:rPr>
        <w:t>;</w:t>
      </w:r>
    </w:p>
    <w:p w14:paraId="32B3B376" w14:textId="77777777" w:rsidR="004C5AB7" w:rsidRPr="00736B70" w:rsidRDefault="00EB1C98" w:rsidP="00394323">
      <w:pPr>
        <w:numPr>
          <w:ilvl w:val="0"/>
          <w:numId w:val="21"/>
        </w:numPr>
        <w:spacing w:before="120" w:after="120" w:line="259" w:lineRule="auto"/>
        <w:rPr>
          <w:rFonts w:cs="Arial"/>
          <w:szCs w:val="20"/>
        </w:rPr>
      </w:pPr>
      <w:r w:rsidRPr="00736B70">
        <w:rPr>
          <w:rFonts w:cs="Arial"/>
          <w:szCs w:val="20"/>
        </w:rPr>
        <w:t>omogočiti naročniku</w:t>
      </w:r>
      <w:r w:rsidR="004C5AB7" w:rsidRPr="00736B70">
        <w:rPr>
          <w:rFonts w:cs="Arial"/>
          <w:szCs w:val="20"/>
        </w:rPr>
        <w:t xml:space="preserve"> opravljanje </w:t>
      </w:r>
      <w:r w:rsidR="00DE6866" w:rsidRPr="00736B70">
        <w:rPr>
          <w:rFonts w:cs="Arial"/>
          <w:szCs w:val="20"/>
        </w:rPr>
        <w:t>nadzora</w:t>
      </w:r>
      <w:r w:rsidR="004C5AB7" w:rsidRPr="00736B70">
        <w:rPr>
          <w:rFonts w:cs="Arial"/>
          <w:szCs w:val="20"/>
        </w:rPr>
        <w:t xml:space="preserve"> in ravnati po vsaki utemeljeni</w:t>
      </w:r>
      <w:r w:rsidRPr="00736B70">
        <w:rPr>
          <w:rFonts w:cs="Arial"/>
          <w:szCs w:val="20"/>
        </w:rPr>
        <w:t xml:space="preserve"> zahtevi, ki jo poda naročnik</w:t>
      </w:r>
      <w:r w:rsidR="004C5AB7" w:rsidRPr="00736B70">
        <w:rPr>
          <w:rFonts w:cs="Arial"/>
          <w:szCs w:val="20"/>
        </w:rPr>
        <w:t xml:space="preserve"> v zvezi</w:t>
      </w:r>
      <w:r w:rsidR="00DE6866" w:rsidRPr="00736B70">
        <w:rPr>
          <w:rFonts w:cs="Arial"/>
          <w:szCs w:val="20"/>
        </w:rPr>
        <w:t xml:space="preserve"> z</w:t>
      </w:r>
      <w:r w:rsidR="004C5AB7" w:rsidRPr="00736B70">
        <w:rPr>
          <w:rFonts w:cs="Arial"/>
          <w:szCs w:val="20"/>
        </w:rPr>
        <w:t xml:space="preserve"> </w:t>
      </w:r>
      <w:r w:rsidR="00DE6866" w:rsidRPr="00736B70">
        <w:rPr>
          <w:rFonts w:cs="Arial"/>
          <w:szCs w:val="20"/>
        </w:rPr>
        <w:t>nadzorom</w:t>
      </w:r>
      <w:r w:rsidR="004C5AB7" w:rsidRPr="00736B70">
        <w:rPr>
          <w:rFonts w:cs="Arial"/>
          <w:szCs w:val="20"/>
        </w:rPr>
        <w:t>;</w:t>
      </w:r>
    </w:p>
    <w:p w14:paraId="32F89733"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vgrajevati materiale v kvaliteti, predvideni s popisom del in tehničnimi specifikacijami, v nasprotnem primeru pa takoj odstraniti z gradbišča neustrezen material in/ali sanirati neustrezno izvedeno delo na način, ki bo zadovoljil pravila stroke;</w:t>
      </w:r>
    </w:p>
    <w:p w14:paraId="05CD577F" w14:textId="77777777" w:rsidR="004C5AB7" w:rsidRPr="00736B70" w:rsidRDefault="00EB1C98" w:rsidP="00394323">
      <w:pPr>
        <w:numPr>
          <w:ilvl w:val="0"/>
          <w:numId w:val="21"/>
        </w:numPr>
        <w:spacing w:before="120" w:after="120" w:line="259" w:lineRule="auto"/>
        <w:rPr>
          <w:rFonts w:cs="Arial"/>
          <w:szCs w:val="20"/>
        </w:rPr>
      </w:pPr>
      <w:r w:rsidRPr="00736B70">
        <w:rPr>
          <w:rFonts w:cs="Arial"/>
          <w:szCs w:val="20"/>
        </w:rPr>
        <w:t>naročniku</w:t>
      </w:r>
      <w:r w:rsidR="004C5AB7" w:rsidRPr="00736B70">
        <w:rPr>
          <w:rFonts w:cs="Arial"/>
          <w:szCs w:val="20"/>
        </w:rPr>
        <w:t xml:space="preserve"> skladno z roki iz te pogodbe predati dokazilo o zanesljivosti objekta</w:t>
      </w:r>
      <w:r w:rsidR="00DC0507" w:rsidRPr="00736B70">
        <w:rPr>
          <w:rFonts w:cs="Arial"/>
          <w:szCs w:val="20"/>
        </w:rPr>
        <w:t xml:space="preserve"> (DZO)</w:t>
      </w:r>
      <w:r w:rsidR="004C5AB7" w:rsidRPr="00736B70">
        <w:rPr>
          <w:rFonts w:cs="Arial"/>
          <w:szCs w:val="20"/>
        </w:rPr>
        <w:t>, dokazila (ateste) o vgrajenih materialih, konstrukcijah in opremi</w:t>
      </w:r>
      <w:r w:rsidR="003A5377" w:rsidRPr="00736B70">
        <w:rPr>
          <w:rFonts w:cs="Arial"/>
          <w:szCs w:val="20"/>
        </w:rPr>
        <w:t>, vključno z navodilom za varno delo in vzdrževanje v slovenskem jeziku, kot tudi garancijske listine vključno s splošno (skupno) garancijsko izjavo za dobavljeno in vgrajeno oz. montirano pogodbeno blago;</w:t>
      </w:r>
    </w:p>
    <w:p w14:paraId="31A2600E"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 xml:space="preserve">za vse vgrajene materiale in opremo pred njihovo vgradnjo dostaviti naročniku v </w:t>
      </w:r>
      <w:r w:rsidR="003A5377" w:rsidRPr="00736B70">
        <w:rPr>
          <w:rFonts w:cs="Arial"/>
          <w:szCs w:val="20"/>
        </w:rPr>
        <w:t xml:space="preserve">pisno </w:t>
      </w:r>
      <w:r w:rsidRPr="00736B70">
        <w:rPr>
          <w:rFonts w:cs="Arial"/>
          <w:szCs w:val="20"/>
        </w:rPr>
        <w:t>potrditev ustrezne vzorce skupaj z veljavno atestno dokumentacijo, za izvršena dela pa poročila pooblaščenih institucij o izvršenih preiskavah in meritvah;</w:t>
      </w:r>
    </w:p>
    <w:p w14:paraId="3D4BC66A"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za dobavljene materiale p</w:t>
      </w:r>
      <w:r w:rsidR="00EB1C98" w:rsidRPr="00736B70">
        <w:rPr>
          <w:rFonts w:cs="Arial"/>
          <w:szCs w:val="20"/>
        </w:rPr>
        <w:t>red njihovo vgradnjo naročniku</w:t>
      </w:r>
      <w:r w:rsidRPr="00736B70">
        <w:rPr>
          <w:rFonts w:cs="Arial"/>
          <w:szCs w:val="20"/>
        </w:rPr>
        <w:t xml:space="preserve"> dostaviti dokazilo o skladnosti materiala z veljavno zakonodajo;</w:t>
      </w:r>
    </w:p>
    <w:p w14:paraId="1F07955F"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organizirati gradbišče, urediti dostopne poti in deponije na gradbišču;</w:t>
      </w:r>
    </w:p>
    <w:p w14:paraId="00FA0E38"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postaviti gradbiščno tablo skladno z zakonodajo in zahtevami investitorja ;</w:t>
      </w:r>
    </w:p>
    <w:p w14:paraId="1400305F"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izvajati dela upoštevajoč varnostne ukrepe na gradbišču v smislu predpisov o varstvu pri delu, protipožarnem varstvu, ukrepov za varovanje premoženja ter zavarovanje gradbišča in dostopov v območju gradbišča in sosednjih objektov;</w:t>
      </w:r>
    </w:p>
    <w:p w14:paraId="664C5E90"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na svoje stroške vzdrževati začasne interne poti na gradbišču in očistiti javne ter druge poti izven gradbišča, ki jih bo kot izvajalec oz. njegovi podizvajalci onesnažil</w:t>
      </w:r>
      <w:r w:rsidR="00FC2432" w:rsidRPr="00736B70">
        <w:rPr>
          <w:rFonts w:cs="Arial"/>
          <w:szCs w:val="20"/>
        </w:rPr>
        <w:t>i</w:t>
      </w:r>
      <w:r w:rsidRPr="00736B70">
        <w:rPr>
          <w:rFonts w:cs="Arial"/>
          <w:szCs w:val="20"/>
        </w:rPr>
        <w:t xml:space="preserve"> s svojimi vozili ali deli;</w:t>
      </w:r>
    </w:p>
    <w:p w14:paraId="1AD4AC8B"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na gradbišču z zavarovanjem in svojim</w:t>
      </w:r>
      <w:r w:rsidR="00FC2432" w:rsidRPr="00736B70">
        <w:rPr>
          <w:rFonts w:cs="Arial"/>
          <w:szCs w:val="20"/>
        </w:rPr>
        <w:t>i</w:t>
      </w:r>
      <w:r w:rsidRPr="00736B70">
        <w:rPr>
          <w:rFonts w:cs="Arial"/>
          <w:szCs w:val="20"/>
        </w:rPr>
        <w:t xml:space="preserve"> ukrepi poskrbeti za varnost objekta in del, opreme, naprav in instalacij, delavcev, mimoidočih, prometa, sosednjih objektov in neposredne okolice, kakor tudi označiti gradbišča, skladno z veljavno zakonodajo;</w:t>
      </w:r>
    </w:p>
    <w:p w14:paraId="6BEC13C8"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5ABFBDD7"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od začetka izvajanja del do dneva izročitve objekta primerno varovati izvedena dela, opremo in material pred okvarami, propadanjem in uničenjem ter vremenskimi vplivi;</w:t>
      </w:r>
    </w:p>
    <w:p w14:paraId="08E2C763" w14:textId="65C9CC8F" w:rsidR="00150C9F" w:rsidRPr="00736B70" w:rsidRDefault="00150C9F" w:rsidP="00394323">
      <w:pPr>
        <w:numPr>
          <w:ilvl w:val="0"/>
          <w:numId w:val="21"/>
        </w:numPr>
        <w:spacing w:before="120" w:after="120" w:line="259" w:lineRule="auto"/>
        <w:rPr>
          <w:rFonts w:cs="Arial"/>
          <w:szCs w:val="20"/>
        </w:rPr>
      </w:pPr>
      <w:r w:rsidRPr="00736B70">
        <w:rPr>
          <w:rFonts w:cs="Arial"/>
          <w:szCs w:val="20"/>
        </w:rPr>
        <w:t xml:space="preserve">zagotoviti </w:t>
      </w:r>
      <w:r w:rsidR="00E708F2" w:rsidRPr="00736B70">
        <w:rPr>
          <w:rFonts w:cs="Arial"/>
          <w:szCs w:val="20"/>
        </w:rPr>
        <w:t>vsakodnevno</w:t>
      </w:r>
      <w:r w:rsidRPr="00736B70">
        <w:rPr>
          <w:rFonts w:cs="Arial"/>
          <w:szCs w:val="20"/>
        </w:rPr>
        <w:t xml:space="preserve"> prisotnost vodje del na objektu pri izvajanju del;</w:t>
      </w:r>
    </w:p>
    <w:p w14:paraId="7F07D21D" w14:textId="77777777" w:rsidR="00150C9F" w:rsidRPr="00736B70" w:rsidRDefault="00150C9F" w:rsidP="00394323">
      <w:pPr>
        <w:numPr>
          <w:ilvl w:val="0"/>
          <w:numId w:val="21"/>
        </w:numPr>
        <w:spacing w:before="120" w:after="120" w:line="259" w:lineRule="auto"/>
        <w:rPr>
          <w:rFonts w:cs="Arial"/>
          <w:szCs w:val="20"/>
        </w:rPr>
      </w:pPr>
      <w:r w:rsidRPr="00736B70">
        <w:rPr>
          <w:rFonts w:cs="Arial"/>
          <w:szCs w:val="20"/>
        </w:rPr>
        <w:t>izdelati projekt za obratovanje in vzdrževanje objekta in naprav ob dokončanju del in seznaniti naročnika z opremo in ga poučiti o varni uporabi objekta in naprav;</w:t>
      </w:r>
    </w:p>
    <w:p w14:paraId="6A14A8BB" w14:textId="5DCCAAD5" w:rsidR="004C5AB7" w:rsidRPr="00736B70" w:rsidRDefault="004C5AB7" w:rsidP="00394323">
      <w:pPr>
        <w:numPr>
          <w:ilvl w:val="0"/>
          <w:numId w:val="21"/>
        </w:numPr>
        <w:spacing w:before="120" w:after="120" w:line="259" w:lineRule="auto"/>
        <w:rPr>
          <w:rFonts w:cs="Arial"/>
          <w:szCs w:val="20"/>
        </w:rPr>
      </w:pPr>
      <w:r w:rsidRPr="00736B70">
        <w:rPr>
          <w:rFonts w:cs="Arial"/>
          <w:szCs w:val="20"/>
        </w:rPr>
        <w:t>po končanih delih odstraniti ves odpadni material, ki je ostal po izvajanju del in počistiti gradbišče ter objekt, ki je predmet te pogodbe;</w:t>
      </w:r>
    </w:p>
    <w:p w14:paraId="3599F410"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lastRenderedPageBreak/>
        <w:t>izročiti naročniku zavarovanje za odpravo napak v garancijski dobi ter drugo z zakonom zahtevano dokumentacijo za izvedbo tehničnega pregleda (v kolikor je ta zahtevan);</w:t>
      </w:r>
    </w:p>
    <w:p w14:paraId="6E34D364" w14:textId="0412A49A" w:rsidR="004C5AB7" w:rsidRPr="00736B70" w:rsidRDefault="004C5AB7" w:rsidP="00394323">
      <w:pPr>
        <w:numPr>
          <w:ilvl w:val="0"/>
          <w:numId w:val="21"/>
        </w:numPr>
        <w:spacing w:before="120" w:after="120" w:line="259" w:lineRule="auto"/>
        <w:rPr>
          <w:rFonts w:cs="Arial"/>
          <w:szCs w:val="20"/>
        </w:rPr>
      </w:pPr>
      <w:r w:rsidRPr="00736B70">
        <w:rPr>
          <w:rFonts w:cs="Arial"/>
          <w:szCs w:val="20"/>
        </w:rPr>
        <w:t xml:space="preserve">voditi </w:t>
      </w:r>
      <w:r w:rsidR="009C208A" w:rsidRPr="00736B70">
        <w:rPr>
          <w:rFonts w:cs="Arial"/>
          <w:szCs w:val="20"/>
        </w:rPr>
        <w:t xml:space="preserve">dokumentacijo, katero mora na zahtevo naročniku posredovati ali mu omogočiti vpogled; </w:t>
      </w:r>
    </w:p>
    <w:p w14:paraId="7B9E8B66" w14:textId="77777777" w:rsidR="008A0188" w:rsidRPr="00736B70" w:rsidRDefault="009C208A" w:rsidP="00394323">
      <w:pPr>
        <w:numPr>
          <w:ilvl w:val="0"/>
          <w:numId w:val="21"/>
        </w:numPr>
        <w:spacing w:before="120" w:after="120" w:line="259" w:lineRule="auto"/>
        <w:rPr>
          <w:rFonts w:cs="Arial"/>
          <w:szCs w:val="20"/>
        </w:rPr>
      </w:pPr>
      <w:r w:rsidRPr="00736B70">
        <w:rPr>
          <w:rFonts w:cs="Arial"/>
          <w:szCs w:val="20"/>
        </w:rPr>
        <w:t>naročniku v soglasje predložiti nove podizvajalce, ki v ponudbi niso bili predvideni ali pridobiti pisno soglasje naročnika za menjavo podizvajalcev;</w:t>
      </w:r>
    </w:p>
    <w:p w14:paraId="0C56D3CD"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seznaniti vse svoje podizvajalce z razpisno dokumentacijo in razpisnimi pogoji;</w:t>
      </w:r>
    </w:p>
    <w:p w14:paraId="7A0809CE"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 xml:space="preserve">izpolnjevati vse obveznosti do svojih </w:t>
      </w:r>
      <w:r w:rsidR="00150C9F" w:rsidRPr="00736B70">
        <w:rPr>
          <w:rFonts w:cs="Arial"/>
          <w:szCs w:val="20"/>
        </w:rPr>
        <w:t xml:space="preserve">dobaviteljev in </w:t>
      </w:r>
      <w:r w:rsidRPr="00736B70">
        <w:rPr>
          <w:rFonts w:cs="Arial"/>
          <w:szCs w:val="20"/>
        </w:rPr>
        <w:t>podizvajalcev na način in pod pogoji, kot izhajajo iz te pogodbe;</w:t>
      </w:r>
    </w:p>
    <w:p w14:paraId="216D15BB" w14:textId="77777777" w:rsidR="009C208A" w:rsidRPr="00736B70" w:rsidRDefault="009C208A" w:rsidP="00394323">
      <w:pPr>
        <w:numPr>
          <w:ilvl w:val="0"/>
          <w:numId w:val="21"/>
        </w:numPr>
        <w:spacing w:before="120" w:after="120" w:line="259" w:lineRule="auto"/>
        <w:rPr>
          <w:rFonts w:cs="Arial"/>
          <w:szCs w:val="20"/>
        </w:rPr>
      </w:pPr>
      <w:r w:rsidRPr="00736B70">
        <w:rPr>
          <w:rFonts w:cs="Arial"/>
          <w:szCs w:val="20"/>
        </w:rPr>
        <w:t>za vsako predlagano spremembo, za katero misli da je utemeljena in ni v skladu projektom, pridobil pisno soglasje naročnika;</w:t>
      </w:r>
    </w:p>
    <w:p w14:paraId="70E75E01"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po končanju vseh pogodbenih del po projektni dokumentaciji, do popolne funkcionalnosti zgr</w:t>
      </w:r>
      <w:r w:rsidR="00150C9F" w:rsidRPr="00736B70">
        <w:rPr>
          <w:rFonts w:cs="Arial"/>
          <w:szCs w:val="20"/>
        </w:rPr>
        <w:t>ajeni objekt, predati naročniku skupaj z vso predpisano dokumentacijo (DZ</w:t>
      </w:r>
      <w:r w:rsidR="00DC0507" w:rsidRPr="00736B70">
        <w:rPr>
          <w:rFonts w:cs="Arial"/>
          <w:szCs w:val="20"/>
        </w:rPr>
        <w:t>O</w:t>
      </w:r>
      <w:r w:rsidR="00150C9F" w:rsidRPr="00736B70">
        <w:rPr>
          <w:rFonts w:cs="Arial"/>
          <w:szCs w:val="20"/>
        </w:rPr>
        <w:t xml:space="preserve">) o kvaliteti izvedenih del, </w:t>
      </w:r>
      <w:r w:rsidR="00A66237" w:rsidRPr="00736B70">
        <w:rPr>
          <w:rFonts w:cs="Arial"/>
          <w:szCs w:val="20"/>
        </w:rPr>
        <w:t>pisna</w:t>
      </w:r>
      <w:r w:rsidR="00150C9F" w:rsidRPr="00736B70">
        <w:rPr>
          <w:rFonts w:cs="Arial"/>
          <w:szCs w:val="20"/>
        </w:rPr>
        <w:t xml:space="preserve"> navodila za obratovanje in vzdrževanje objekta in naprav; </w:t>
      </w:r>
    </w:p>
    <w:p w14:paraId="770E399B" w14:textId="77777777" w:rsidR="008A0188" w:rsidRPr="00736B70" w:rsidRDefault="008A0188" w:rsidP="00394323">
      <w:pPr>
        <w:numPr>
          <w:ilvl w:val="0"/>
          <w:numId w:val="21"/>
        </w:numPr>
        <w:spacing w:before="120" w:after="120" w:line="259" w:lineRule="auto"/>
        <w:rPr>
          <w:rFonts w:cs="Arial"/>
          <w:szCs w:val="20"/>
        </w:rPr>
      </w:pPr>
      <w:r w:rsidRPr="00736B70">
        <w:rPr>
          <w:rFonts w:cs="Arial"/>
          <w:szCs w:val="20"/>
        </w:rPr>
        <w:t>hraniti vso dokumentacijo, ki jo pridobi v zvezi z izvajanjem te pogodbe in jo po uspešno opravljenem sprejemu in izročitvi del izroči naročniku;</w:t>
      </w:r>
    </w:p>
    <w:p w14:paraId="77C4E937" w14:textId="77777777" w:rsidR="004C5AB7" w:rsidRPr="00736B70" w:rsidRDefault="004C5AB7" w:rsidP="00394323">
      <w:pPr>
        <w:numPr>
          <w:ilvl w:val="0"/>
          <w:numId w:val="21"/>
        </w:numPr>
        <w:spacing w:before="120" w:after="120" w:line="259" w:lineRule="auto"/>
        <w:rPr>
          <w:rFonts w:cs="Arial"/>
          <w:szCs w:val="20"/>
        </w:rPr>
      </w:pPr>
      <w:r w:rsidRPr="00736B70">
        <w:rPr>
          <w:rFonts w:cs="Arial"/>
          <w:szCs w:val="20"/>
        </w:rPr>
        <w:t>naročniku predati finalno očiščen objekt, pripravljen za takojšnjo uporabo;</w:t>
      </w:r>
    </w:p>
    <w:p w14:paraId="5833D133" w14:textId="77777777" w:rsidR="009C208A" w:rsidRPr="00736B70" w:rsidRDefault="004C5AB7" w:rsidP="00394323">
      <w:pPr>
        <w:numPr>
          <w:ilvl w:val="0"/>
          <w:numId w:val="21"/>
        </w:numPr>
        <w:spacing w:before="120" w:after="120" w:line="259" w:lineRule="auto"/>
        <w:rPr>
          <w:rFonts w:cs="Arial"/>
          <w:szCs w:val="20"/>
        </w:rPr>
      </w:pPr>
      <w:r w:rsidRPr="00736B70">
        <w:rPr>
          <w:rFonts w:cs="Arial"/>
          <w:szCs w:val="20"/>
        </w:rPr>
        <w:t>takoj po odpravi pomanjkljivosti pisno obvestiti naročnika, da so pomanjkljivosti odpravljene</w:t>
      </w:r>
      <w:r w:rsidR="009C208A" w:rsidRPr="00736B70">
        <w:rPr>
          <w:rFonts w:cs="Arial"/>
          <w:szCs w:val="20"/>
        </w:rPr>
        <w:t>;</w:t>
      </w:r>
    </w:p>
    <w:p w14:paraId="56ED72DC" w14:textId="77777777" w:rsidR="00B60152" w:rsidRPr="00736B70" w:rsidRDefault="009C208A" w:rsidP="00394323">
      <w:pPr>
        <w:numPr>
          <w:ilvl w:val="0"/>
          <w:numId w:val="21"/>
        </w:numPr>
        <w:spacing w:before="120" w:after="120" w:line="259" w:lineRule="auto"/>
        <w:rPr>
          <w:rFonts w:cs="Arial"/>
          <w:szCs w:val="20"/>
        </w:rPr>
      </w:pPr>
      <w:r w:rsidRPr="00736B70">
        <w:rPr>
          <w:rFonts w:cs="Arial"/>
          <w:szCs w:val="20"/>
        </w:rPr>
        <w:t>v okviru pogodbene cene izve</w:t>
      </w:r>
      <w:r w:rsidR="00FC2432" w:rsidRPr="00736B70">
        <w:rPr>
          <w:rFonts w:cs="Arial"/>
          <w:szCs w:val="20"/>
        </w:rPr>
        <w:t>sti</w:t>
      </w:r>
      <w:r w:rsidRPr="00736B70">
        <w:rPr>
          <w:rFonts w:cs="Arial"/>
          <w:szCs w:val="20"/>
        </w:rPr>
        <w:t xml:space="preserve"> vse transportne in druge pomožne storitve ter dobavi</w:t>
      </w:r>
      <w:r w:rsidR="00FC2432" w:rsidRPr="00736B70">
        <w:rPr>
          <w:rFonts w:cs="Arial"/>
          <w:szCs w:val="20"/>
        </w:rPr>
        <w:t>ti</w:t>
      </w:r>
      <w:r w:rsidRPr="00736B70">
        <w:rPr>
          <w:rFonts w:cs="Arial"/>
          <w:szCs w:val="20"/>
        </w:rPr>
        <w:t xml:space="preserve"> vse materiale in proizvode, potrebne za izvedbo pogodbenih del te pogodbe, kot tudi prevze</w:t>
      </w:r>
      <w:r w:rsidR="00FC2432" w:rsidRPr="00736B70">
        <w:rPr>
          <w:rFonts w:cs="Arial"/>
          <w:szCs w:val="20"/>
        </w:rPr>
        <w:t>ti</w:t>
      </w:r>
      <w:r w:rsidR="00B60152" w:rsidRPr="00736B70">
        <w:rPr>
          <w:rFonts w:cs="Arial"/>
          <w:szCs w:val="20"/>
        </w:rPr>
        <w:t xml:space="preserve"> vsa zavarovanja, odgovornost za varnost in zdravje pri delu v prostorih na objektu in za splošno varnost v zvezi s predmetom pogodbe, ki ga mora izvršiti po tej pogodbi;</w:t>
      </w:r>
    </w:p>
    <w:p w14:paraId="6E5C39E3" w14:textId="77777777" w:rsidR="004C5AB7" w:rsidRPr="00736B70" w:rsidRDefault="00B60152" w:rsidP="00394323">
      <w:pPr>
        <w:numPr>
          <w:ilvl w:val="0"/>
          <w:numId w:val="21"/>
        </w:numPr>
        <w:spacing w:before="120" w:after="120" w:line="259" w:lineRule="auto"/>
        <w:rPr>
          <w:rFonts w:cs="Arial"/>
          <w:szCs w:val="20"/>
        </w:rPr>
      </w:pPr>
      <w:r w:rsidRPr="00736B70">
        <w:rPr>
          <w:rFonts w:cs="Arial"/>
          <w:szCs w:val="20"/>
        </w:rPr>
        <w:t>odgovarjal za kvalitetno izvedbo pogodbenih del v celoti, in sicer tako za delo, ki ga sam opravi, kot tudi za delo svojih podizvajalcev</w:t>
      </w:r>
      <w:r w:rsidR="004C5AB7" w:rsidRPr="00736B70">
        <w:rPr>
          <w:rFonts w:cs="Arial"/>
          <w:szCs w:val="20"/>
        </w:rPr>
        <w:t>.</w:t>
      </w:r>
    </w:p>
    <w:p w14:paraId="63259CBE" w14:textId="77777777" w:rsidR="00394323" w:rsidRPr="00736B70" w:rsidRDefault="00394323" w:rsidP="00394323">
      <w:pPr>
        <w:spacing w:before="120" w:after="120" w:line="259" w:lineRule="auto"/>
        <w:ind w:left="360"/>
        <w:rPr>
          <w:rFonts w:cs="Arial"/>
          <w:szCs w:val="20"/>
        </w:rPr>
      </w:pPr>
    </w:p>
    <w:p w14:paraId="34FB18CA"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1FF2C936" w14:textId="77777777" w:rsidR="004C5AB7" w:rsidRPr="00736B70" w:rsidRDefault="004C5AB7" w:rsidP="00394323">
      <w:pPr>
        <w:spacing w:before="120" w:after="120" w:line="259" w:lineRule="auto"/>
        <w:rPr>
          <w:rFonts w:cs="Arial"/>
          <w:szCs w:val="20"/>
        </w:rPr>
      </w:pPr>
      <w:r w:rsidRPr="00736B70">
        <w:rPr>
          <w:rFonts w:cs="Arial"/>
          <w:szCs w:val="20"/>
        </w:rPr>
        <w:t>V primeru, da izvajalec ne izpolnjuje pogodbenih obveznosti na način, predviden v pogodbi o izvedbi javnega naročila, lahko začne naročnik ustrezne postopke za njeno prekinitev ter zahteva unovčenje zavarovanja za dobro izvedbo pogodbenih obveznosti.</w:t>
      </w:r>
    </w:p>
    <w:p w14:paraId="401DEF90" w14:textId="77777777" w:rsidR="00394323" w:rsidRPr="00736B70" w:rsidRDefault="00394323" w:rsidP="00394323">
      <w:pPr>
        <w:spacing w:before="120" w:after="120" w:line="259" w:lineRule="auto"/>
        <w:rPr>
          <w:rFonts w:cs="Arial"/>
          <w:szCs w:val="20"/>
        </w:rPr>
      </w:pPr>
    </w:p>
    <w:p w14:paraId="577C4413" w14:textId="77777777" w:rsidR="00B60152" w:rsidRPr="00736B70" w:rsidRDefault="00B60152" w:rsidP="00394323">
      <w:pPr>
        <w:numPr>
          <w:ilvl w:val="0"/>
          <w:numId w:val="26"/>
        </w:numPr>
        <w:spacing w:before="120" w:after="120" w:line="259" w:lineRule="auto"/>
        <w:jc w:val="center"/>
        <w:rPr>
          <w:rFonts w:cs="Arial"/>
          <w:szCs w:val="20"/>
        </w:rPr>
      </w:pPr>
      <w:r w:rsidRPr="00736B70">
        <w:rPr>
          <w:rFonts w:cs="Arial"/>
          <w:szCs w:val="20"/>
        </w:rPr>
        <w:t>člen</w:t>
      </w:r>
    </w:p>
    <w:p w14:paraId="554C61CC" w14:textId="77777777" w:rsidR="00B60152" w:rsidRPr="00736B70" w:rsidRDefault="00B60152" w:rsidP="00394323">
      <w:pPr>
        <w:spacing w:before="120" w:after="120" w:line="259" w:lineRule="auto"/>
        <w:rPr>
          <w:rFonts w:cs="Arial"/>
          <w:szCs w:val="20"/>
        </w:rPr>
      </w:pPr>
      <w:r w:rsidRPr="00736B70">
        <w:rPr>
          <w:rFonts w:cs="Arial"/>
          <w:szCs w:val="20"/>
        </w:rPr>
        <w:t>Izvajalec ima pravico začasno zaustaviti izvajanje del, če zaradi naročnikovega ravnanja ne more izvajati del ali je zaradi tega ravnanj</w:t>
      </w:r>
      <w:r w:rsidR="00B139E6" w:rsidRPr="00736B70">
        <w:rPr>
          <w:rFonts w:cs="Arial"/>
          <w:szCs w:val="20"/>
        </w:rPr>
        <w:t>a</w:t>
      </w:r>
      <w:r w:rsidRPr="00736B70">
        <w:rPr>
          <w:rFonts w:cs="Arial"/>
          <w:szCs w:val="20"/>
        </w:rPr>
        <w:t xml:space="preserve"> izvajanje del znatno oteženo.</w:t>
      </w:r>
    </w:p>
    <w:p w14:paraId="6E50A13A" w14:textId="77777777" w:rsidR="00B60152" w:rsidRPr="00736B70" w:rsidRDefault="00B60152" w:rsidP="00394323">
      <w:pPr>
        <w:spacing w:before="120" w:after="120" w:line="259" w:lineRule="auto"/>
        <w:rPr>
          <w:rFonts w:cs="Arial"/>
          <w:szCs w:val="20"/>
        </w:rPr>
      </w:pPr>
      <w:r w:rsidRPr="00736B70">
        <w:rPr>
          <w:rFonts w:cs="Arial"/>
          <w:szCs w:val="20"/>
        </w:rPr>
        <w:t>Za ravnanje naročnika po prejšnjem odstavku tega člena se šteje neizpolnitev ali neredna izpolnitev njegovih obveznosti, kot na primer: odprava pomanjkljivosti v projektni dokumentaciji, na podlagi katere se de</w:t>
      </w:r>
      <w:r w:rsidR="002806A6" w:rsidRPr="00736B70">
        <w:rPr>
          <w:rFonts w:cs="Arial"/>
          <w:szCs w:val="20"/>
        </w:rPr>
        <w:t>la izvajajo</w:t>
      </w:r>
      <w:r w:rsidRPr="00736B70">
        <w:rPr>
          <w:rFonts w:cs="Arial"/>
          <w:szCs w:val="20"/>
        </w:rPr>
        <w:t>.</w:t>
      </w:r>
    </w:p>
    <w:p w14:paraId="26463146" w14:textId="77777777" w:rsidR="00B60152" w:rsidRPr="00736B70" w:rsidRDefault="00B60152" w:rsidP="00394323">
      <w:pPr>
        <w:spacing w:before="120" w:after="120" w:line="259" w:lineRule="auto"/>
        <w:rPr>
          <w:rFonts w:cs="Arial"/>
          <w:szCs w:val="20"/>
        </w:rPr>
      </w:pPr>
      <w:r w:rsidRPr="00736B70">
        <w:rPr>
          <w:rFonts w:cs="Arial"/>
          <w:szCs w:val="20"/>
        </w:rPr>
        <w:t>Izvajalec zaustavi dela zaradi neizpolnitve obveznosti naročnika šele po preteku primernega roka, ki ga je pustil naročniku za izpolnitev obveznosti. Ta rok ne more biti krajši od 15 dni.</w:t>
      </w:r>
    </w:p>
    <w:p w14:paraId="6DDD0000" w14:textId="77777777" w:rsidR="00394323" w:rsidRPr="00736B70" w:rsidRDefault="00394323" w:rsidP="00394323">
      <w:pPr>
        <w:spacing w:before="120" w:after="120" w:line="259" w:lineRule="auto"/>
        <w:rPr>
          <w:rFonts w:cs="Arial"/>
          <w:szCs w:val="20"/>
        </w:rPr>
      </w:pPr>
    </w:p>
    <w:p w14:paraId="5255FB55" w14:textId="77777777" w:rsidR="003559C0" w:rsidRPr="00736B70" w:rsidRDefault="003559C0" w:rsidP="00394323">
      <w:pPr>
        <w:numPr>
          <w:ilvl w:val="0"/>
          <w:numId w:val="26"/>
        </w:numPr>
        <w:spacing w:before="120" w:after="120" w:line="259" w:lineRule="auto"/>
        <w:jc w:val="center"/>
        <w:rPr>
          <w:rFonts w:cs="Arial"/>
          <w:szCs w:val="20"/>
        </w:rPr>
      </w:pPr>
      <w:r w:rsidRPr="00736B70">
        <w:rPr>
          <w:rFonts w:cs="Arial"/>
          <w:szCs w:val="20"/>
        </w:rPr>
        <w:t>člen</w:t>
      </w:r>
    </w:p>
    <w:p w14:paraId="4797C51E" w14:textId="77777777" w:rsidR="003559C0" w:rsidRPr="00736B70" w:rsidRDefault="003559C0" w:rsidP="00394323">
      <w:pPr>
        <w:spacing w:before="120" w:after="120" w:line="259" w:lineRule="auto"/>
        <w:rPr>
          <w:rFonts w:cs="Arial"/>
          <w:szCs w:val="20"/>
        </w:rPr>
      </w:pPr>
      <w:r w:rsidRPr="00736B70">
        <w:rPr>
          <w:rFonts w:cs="Arial"/>
          <w:szCs w:val="20"/>
        </w:rPr>
        <w:t>Izvajalec je pri ustavitvi del dolžan že izvedena dela zavarovati pred propadanjem z ukrepi, ki so nujni. Poleg tega mora zagotoviti, da so stroški v zvezi s tem čim manjši. Stroške zavarovanja izvedenih del in druge izdatke v zvezi s tem, trpi naročnik. Izvajalec te stroške trpi le v primeru, da je sam odgovoren za zaustavitev del.</w:t>
      </w:r>
    </w:p>
    <w:p w14:paraId="0CB6F14C" w14:textId="77777777" w:rsidR="003737E2" w:rsidRDefault="003737E2" w:rsidP="00394323">
      <w:pPr>
        <w:spacing w:before="120" w:after="120" w:line="259" w:lineRule="auto"/>
        <w:rPr>
          <w:rFonts w:cs="Arial"/>
          <w:szCs w:val="20"/>
        </w:rPr>
      </w:pPr>
    </w:p>
    <w:p w14:paraId="616E8A4A" w14:textId="77777777" w:rsidR="003737E2" w:rsidRDefault="003737E2" w:rsidP="00394323">
      <w:pPr>
        <w:spacing w:before="120" w:after="120" w:line="259" w:lineRule="auto"/>
        <w:rPr>
          <w:rFonts w:cs="Arial"/>
          <w:szCs w:val="20"/>
        </w:rPr>
      </w:pPr>
    </w:p>
    <w:p w14:paraId="17207B97" w14:textId="77777777" w:rsidR="003737E2" w:rsidRDefault="003737E2" w:rsidP="00394323">
      <w:pPr>
        <w:spacing w:before="120" w:after="120" w:line="259" w:lineRule="auto"/>
        <w:rPr>
          <w:rFonts w:cs="Arial"/>
          <w:szCs w:val="20"/>
        </w:rPr>
      </w:pPr>
    </w:p>
    <w:p w14:paraId="2471F68D" w14:textId="68BC33EA" w:rsidR="003559C0" w:rsidRPr="00736B70" w:rsidRDefault="003559C0" w:rsidP="00394323">
      <w:pPr>
        <w:spacing w:before="120" w:after="120" w:line="259" w:lineRule="auto"/>
        <w:rPr>
          <w:rFonts w:cs="Arial"/>
          <w:szCs w:val="20"/>
        </w:rPr>
      </w:pPr>
      <w:r w:rsidRPr="00736B70">
        <w:rPr>
          <w:rFonts w:cs="Arial"/>
          <w:szCs w:val="20"/>
        </w:rPr>
        <w:t>Izvajalec je dolžan naročnika obvestiti o okoliščinah, ki onemogočajo ali otežujejo izvajanje del, o ustavitvi del, svojih ukrepih za zavarovanje že izvedenih del in o nadaljevanju del po prenehanju ovir, zaradi katerih je bilo izvajanje del ustavljeno, oz. najkasneje v roku treh dni od nastanka okoliščin oz. od kar je izvajalec izvedel za okoliščine ali nastanek ovir.</w:t>
      </w:r>
    </w:p>
    <w:p w14:paraId="430C5338" w14:textId="77777777" w:rsidR="003559C0" w:rsidRDefault="003559C0" w:rsidP="00394323">
      <w:pPr>
        <w:spacing w:before="120" w:after="120" w:line="259" w:lineRule="auto"/>
        <w:rPr>
          <w:rFonts w:cs="Arial"/>
          <w:szCs w:val="20"/>
        </w:rPr>
      </w:pPr>
      <w:r w:rsidRPr="00736B70">
        <w:rPr>
          <w:rFonts w:cs="Arial"/>
          <w:szCs w:val="20"/>
        </w:rPr>
        <w:t>Po odpravi ovir, ki so povzročile začasno ustavitev, je izvajalec dolžan nadaljevati izvajanje del.</w:t>
      </w:r>
    </w:p>
    <w:p w14:paraId="2003EB0B" w14:textId="77777777" w:rsidR="003737E2" w:rsidRPr="00736B70" w:rsidRDefault="003737E2" w:rsidP="00394323">
      <w:pPr>
        <w:spacing w:before="120" w:after="120" w:line="259" w:lineRule="auto"/>
        <w:rPr>
          <w:rFonts w:cs="Arial"/>
          <w:szCs w:val="20"/>
        </w:rPr>
      </w:pPr>
    </w:p>
    <w:p w14:paraId="4AE15692" w14:textId="77777777" w:rsidR="004C5AB7" w:rsidRPr="00736B70" w:rsidRDefault="00917E21" w:rsidP="00394323">
      <w:pPr>
        <w:pStyle w:val="Naslov1"/>
        <w:spacing w:before="120" w:beforeAutospacing="0" w:after="120" w:afterAutospacing="0" w:line="259" w:lineRule="auto"/>
        <w:rPr>
          <w:rFonts w:cs="Arial"/>
          <w:szCs w:val="20"/>
        </w:rPr>
      </w:pPr>
      <w:r w:rsidRPr="00736B70">
        <w:rPr>
          <w:rFonts w:cs="Arial"/>
          <w:szCs w:val="20"/>
        </w:rPr>
        <w:t>POOBLAŠČENI PRE</w:t>
      </w:r>
      <w:r w:rsidR="004C5AB7" w:rsidRPr="00736B70">
        <w:rPr>
          <w:rFonts w:cs="Arial"/>
          <w:szCs w:val="20"/>
        </w:rPr>
        <w:t xml:space="preserve">DSTAVNIKI </w:t>
      </w:r>
    </w:p>
    <w:p w14:paraId="41C306F7"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71EF0918" w14:textId="7AED3003" w:rsidR="00B60354" w:rsidRPr="00736B70" w:rsidRDefault="004C5AB7" w:rsidP="004D5904">
      <w:pPr>
        <w:spacing w:before="120" w:after="120" w:line="259" w:lineRule="auto"/>
        <w:jc w:val="left"/>
        <w:rPr>
          <w:rFonts w:cs="Arial"/>
          <w:szCs w:val="20"/>
        </w:rPr>
      </w:pPr>
      <w:r w:rsidRPr="00736B70">
        <w:rPr>
          <w:rFonts w:cs="Arial"/>
          <w:szCs w:val="20"/>
        </w:rPr>
        <w:t>Pooblaščeni predstavnik pogodbene stranke naročnika</w:t>
      </w:r>
      <w:r w:rsidR="00FE0DC1">
        <w:rPr>
          <w:rFonts w:cs="Arial"/>
          <w:szCs w:val="20"/>
        </w:rPr>
        <w:t xml:space="preserve"> – Občina Cerknica - </w:t>
      </w:r>
      <w:r w:rsidRPr="00736B70">
        <w:rPr>
          <w:rFonts w:cs="Arial"/>
          <w:szCs w:val="20"/>
        </w:rPr>
        <w:t xml:space="preserve"> je </w:t>
      </w:r>
      <w:r w:rsidR="00E075CB" w:rsidRPr="00736B70">
        <w:rPr>
          <w:rFonts w:cs="Arial"/>
          <w:szCs w:val="20"/>
        </w:rPr>
        <w:t>_________________</w:t>
      </w:r>
      <w:r w:rsidR="00B60354" w:rsidRPr="00736B70">
        <w:rPr>
          <w:rFonts w:cs="Arial"/>
          <w:szCs w:val="20"/>
        </w:rPr>
        <w:t>.</w:t>
      </w:r>
    </w:p>
    <w:p w14:paraId="7A3CD5FA" w14:textId="77777777" w:rsidR="004C5AB7" w:rsidRPr="00736B70" w:rsidRDefault="00B60354" w:rsidP="004D5904">
      <w:pPr>
        <w:spacing w:before="120" w:after="120" w:line="259" w:lineRule="auto"/>
        <w:jc w:val="left"/>
        <w:rPr>
          <w:rFonts w:cs="Arial"/>
          <w:szCs w:val="20"/>
        </w:rPr>
      </w:pPr>
      <w:r w:rsidRPr="00736B70">
        <w:rPr>
          <w:rFonts w:cs="Arial"/>
          <w:szCs w:val="20"/>
        </w:rPr>
        <w:t>S</w:t>
      </w:r>
      <w:r w:rsidR="005704F3" w:rsidRPr="00736B70">
        <w:rPr>
          <w:rFonts w:cs="Arial"/>
          <w:szCs w:val="20"/>
        </w:rPr>
        <w:t xml:space="preserve">krbnik pogodbe pri naročniku je </w:t>
      </w:r>
      <w:r w:rsidR="00E075CB" w:rsidRPr="00736B70">
        <w:rPr>
          <w:rFonts w:cs="Arial"/>
          <w:szCs w:val="20"/>
        </w:rPr>
        <w:t>___________</w:t>
      </w:r>
      <w:r w:rsidR="005704F3" w:rsidRPr="00736B70">
        <w:rPr>
          <w:rFonts w:cs="Arial"/>
          <w:szCs w:val="20"/>
        </w:rPr>
        <w:t>, telefon: ____________, mail ______________</w:t>
      </w:r>
      <w:r w:rsidRPr="00736B70">
        <w:rPr>
          <w:rFonts w:cs="Arial"/>
          <w:szCs w:val="20"/>
        </w:rPr>
        <w:t>_____</w:t>
      </w:r>
      <w:r w:rsidR="005704F3" w:rsidRPr="00736B70">
        <w:rPr>
          <w:rFonts w:cs="Arial"/>
          <w:szCs w:val="20"/>
        </w:rPr>
        <w:t>____</w:t>
      </w:r>
      <w:r w:rsidR="004C5AB7" w:rsidRPr="00736B70">
        <w:rPr>
          <w:rFonts w:cs="Arial"/>
          <w:szCs w:val="20"/>
        </w:rPr>
        <w:t>.</w:t>
      </w:r>
    </w:p>
    <w:p w14:paraId="6CECEDD3" w14:textId="77777777" w:rsidR="003737E2" w:rsidRDefault="003737E2" w:rsidP="004D5904">
      <w:pPr>
        <w:spacing w:before="120" w:after="120" w:line="259" w:lineRule="auto"/>
        <w:jc w:val="left"/>
        <w:rPr>
          <w:rFonts w:cs="Arial"/>
          <w:szCs w:val="20"/>
        </w:rPr>
      </w:pPr>
    </w:p>
    <w:p w14:paraId="321F254C" w14:textId="057E0042" w:rsidR="00FE0DC1" w:rsidRPr="00736B70" w:rsidRDefault="00FE0DC1" w:rsidP="00FE0DC1">
      <w:pPr>
        <w:spacing w:before="120" w:after="120" w:line="259" w:lineRule="auto"/>
        <w:jc w:val="left"/>
        <w:rPr>
          <w:rFonts w:cs="Arial"/>
          <w:szCs w:val="20"/>
        </w:rPr>
      </w:pPr>
      <w:r w:rsidRPr="00736B70">
        <w:rPr>
          <w:rFonts w:cs="Arial"/>
          <w:szCs w:val="20"/>
        </w:rPr>
        <w:t>Pooblaščeni predstavnik pogodbene stranke naročnika</w:t>
      </w:r>
      <w:r>
        <w:rPr>
          <w:rFonts w:cs="Arial"/>
          <w:szCs w:val="20"/>
        </w:rPr>
        <w:t xml:space="preserve"> – </w:t>
      </w:r>
      <w:r w:rsidR="00C11150">
        <w:rPr>
          <w:rFonts w:cs="Arial"/>
          <w:szCs w:val="20"/>
        </w:rPr>
        <w:t>Zdravstveni dom dr. Božidarja Lavriča Cerknica</w:t>
      </w:r>
      <w:r>
        <w:rPr>
          <w:rFonts w:cs="Arial"/>
          <w:szCs w:val="20"/>
        </w:rPr>
        <w:t xml:space="preserve"> - </w:t>
      </w:r>
      <w:r w:rsidRPr="00736B70">
        <w:rPr>
          <w:rFonts w:cs="Arial"/>
          <w:szCs w:val="20"/>
        </w:rPr>
        <w:t xml:space="preserve"> je _________________.</w:t>
      </w:r>
    </w:p>
    <w:p w14:paraId="6FE69AD1" w14:textId="77777777" w:rsidR="00FE0DC1" w:rsidRPr="00736B70" w:rsidRDefault="00FE0DC1" w:rsidP="00FE0DC1">
      <w:pPr>
        <w:spacing w:before="120" w:after="120" w:line="259" w:lineRule="auto"/>
        <w:jc w:val="left"/>
        <w:rPr>
          <w:rFonts w:cs="Arial"/>
          <w:szCs w:val="20"/>
        </w:rPr>
      </w:pPr>
      <w:r w:rsidRPr="00736B70">
        <w:rPr>
          <w:rFonts w:cs="Arial"/>
          <w:szCs w:val="20"/>
        </w:rPr>
        <w:t>Skrbnik pogodbe pri naročniku je ___________, telefon: ____________, mail _______________________.</w:t>
      </w:r>
    </w:p>
    <w:p w14:paraId="5CC50A84" w14:textId="77777777" w:rsidR="003737E2" w:rsidRDefault="003737E2" w:rsidP="004D5904">
      <w:pPr>
        <w:spacing w:before="120" w:after="120" w:line="259" w:lineRule="auto"/>
        <w:jc w:val="left"/>
        <w:rPr>
          <w:rFonts w:cs="Arial"/>
          <w:szCs w:val="20"/>
        </w:rPr>
      </w:pPr>
    </w:p>
    <w:p w14:paraId="0AE9C631" w14:textId="59DD965D" w:rsidR="00B60354" w:rsidRPr="00736B70" w:rsidRDefault="00B60354" w:rsidP="004D5904">
      <w:pPr>
        <w:spacing w:before="120" w:after="120" w:line="259" w:lineRule="auto"/>
        <w:jc w:val="left"/>
        <w:rPr>
          <w:rFonts w:cs="Arial"/>
          <w:szCs w:val="20"/>
        </w:rPr>
      </w:pPr>
      <w:r w:rsidRPr="00736B70">
        <w:rPr>
          <w:rFonts w:cs="Arial"/>
          <w:szCs w:val="20"/>
        </w:rPr>
        <w:t xml:space="preserve">Pooblaščeni predstavnik pogodbene stranke izvajalca </w:t>
      </w:r>
      <w:r w:rsidR="00C11150">
        <w:rPr>
          <w:rFonts w:cs="Arial"/>
          <w:szCs w:val="20"/>
        </w:rPr>
        <w:t>___________________</w:t>
      </w:r>
      <w:r w:rsidRPr="00736B70">
        <w:rPr>
          <w:rFonts w:cs="Arial"/>
          <w:szCs w:val="20"/>
        </w:rPr>
        <w:t>____________.</w:t>
      </w:r>
    </w:p>
    <w:p w14:paraId="45650EB5" w14:textId="77777777" w:rsidR="00B60354" w:rsidRPr="00736B70" w:rsidRDefault="00B60354" w:rsidP="004D5904">
      <w:pPr>
        <w:spacing w:before="120" w:after="120" w:line="259" w:lineRule="auto"/>
        <w:jc w:val="left"/>
        <w:rPr>
          <w:rFonts w:cs="Arial"/>
          <w:szCs w:val="20"/>
        </w:rPr>
      </w:pPr>
      <w:r w:rsidRPr="00736B70">
        <w:rPr>
          <w:rFonts w:cs="Arial"/>
          <w:szCs w:val="20"/>
        </w:rPr>
        <w:t>Skrbnik pogodbe pri izvajalcu je _____________, telefon: ____________, mail _______________________.</w:t>
      </w:r>
    </w:p>
    <w:p w14:paraId="50F2057A" w14:textId="77777777" w:rsidR="00B60354" w:rsidRPr="00736B70" w:rsidRDefault="00B60354" w:rsidP="004D5904">
      <w:pPr>
        <w:spacing w:before="120" w:after="120" w:line="259" w:lineRule="auto"/>
        <w:jc w:val="left"/>
        <w:rPr>
          <w:rFonts w:cs="Arial"/>
          <w:sz w:val="6"/>
          <w:szCs w:val="6"/>
        </w:rPr>
      </w:pPr>
    </w:p>
    <w:p w14:paraId="6FC8FD59" w14:textId="77777777" w:rsidR="004C5AB7" w:rsidRPr="00736B70" w:rsidRDefault="004C5AB7" w:rsidP="00394323">
      <w:pPr>
        <w:spacing w:before="120" w:after="120" w:line="259" w:lineRule="auto"/>
        <w:rPr>
          <w:rFonts w:cs="Arial"/>
          <w:szCs w:val="20"/>
        </w:rPr>
      </w:pPr>
      <w:r w:rsidRPr="00736B70">
        <w:rPr>
          <w:rFonts w:cs="Arial"/>
          <w:szCs w:val="20"/>
        </w:rPr>
        <w:t>Izvajalec je dolžan vso pisno korespondenco pošiljati predstavniku pogodbene stranke naročnika.</w:t>
      </w:r>
    </w:p>
    <w:p w14:paraId="0CAC2BFB" w14:textId="77777777" w:rsidR="00394323" w:rsidRPr="00736B70" w:rsidRDefault="00394323" w:rsidP="00394323">
      <w:pPr>
        <w:spacing w:before="120" w:after="120" w:line="259" w:lineRule="auto"/>
        <w:rPr>
          <w:rFonts w:cs="Arial"/>
          <w:szCs w:val="20"/>
        </w:rPr>
      </w:pPr>
    </w:p>
    <w:p w14:paraId="441FFE58"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ROKI IZVAJANJA DEL</w:t>
      </w:r>
    </w:p>
    <w:p w14:paraId="1A6D5EB9"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70D79022" w14:textId="78D81F2C" w:rsidR="004C5AB7" w:rsidRPr="00736B70" w:rsidRDefault="004C5AB7" w:rsidP="00394323">
      <w:pPr>
        <w:spacing w:before="120" w:after="120" w:line="259" w:lineRule="auto"/>
        <w:rPr>
          <w:rFonts w:cs="Arial"/>
          <w:szCs w:val="20"/>
        </w:rPr>
      </w:pPr>
      <w:r w:rsidRPr="00736B70">
        <w:rPr>
          <w:rFonts w:cs="Arial"/>
          <w:szCs w:val="20"/>
        </w:rPr>
        <w:t xml:space="preserve">Izvajalec se zavezuje naročniku v </w:t>
      </w:r>
      <w:r w:rsidR="0059678B" w:rsidRPr="00736B70">
        <w:rPr>
          <w:rFonts w:cs="Arial"/>
          <w:szCs w:val="20"/>
        </w:rPr>
        <w:t>sedmih</w:t>
      </w:r>
      <w:r w:rsidRPr="00736B70">
        <w:rPr>
          <w:rFonts w:cs="Arial"/>
          <w:szCs w:val="20"/>
        </w:rPr>
        <w:t xml:space="preserve"> dneh od </w:t>
      </w:r>
      <w:r w:rsidR="0059678B" w:rsidRPr="00736B70">
        <w:rPr>
          <w:rFonts w:cs="Arial"/>
          <w:szCs w:val="20"/>
        </w:rPr>
        <w:t>uvedbe v delo,</w:t>
      </w:r>
      <w:r w:rsidRPr="00736B70">
        <w:rPr>
          <w:rFonts w:cs="Arial"/>
          <w:szCs w:val="20"/>
        </w:rPr>
        <w:t xml:space="preserve"> v potrditev predložiti terminski plan dela.</w:t>
      </w:r>
      <w:r w:rsidR="0059678B" w:rsidRPr="00736B70">
        <w:rPr>
          <w:rFonts w:cs="Arial"/>
          <w:szCs w:val="20"/>
        </w:rPr>
        <w:t xml:space="preserve"> </w:t>
      </w:r>
      <w:r w:rsidRPr="00736B70">
        <w:rPr>
          <w:rFonts w:cs="Arial"/>
          <w:szCs w:val="20"/>
        </w:rPr>
        <w:t>Naročnik ima pravico predlagati korekcije terminskega plana.</w:t>
      </w:r>
      <w:r w:rsidR="00A862B9" w:rsidRPr="00736B70">
        <w:rPr>
          <w:rFonts w:cs="Arial"/>
          <w:szCs w:val="20"/>
        </w:rPr>
        <w:t xml:space="preserve"> </w:t>
      </w:r>
      <w:r w:rsidR="00B5160E" w:rsidRPr="0002579D">
        <w:rPr>
          <w:rFonts w:cs="Arial"/>
          <w:szCs w:val="20"/>
        </w:rPr>
        <w:t>R</w:t>
      </w:r>
      <w:r w:rsidR="00A862B9" w:rsidRPr="0002579D">
        <w:rPr>
          <w:rFonts w:cs="Arial"/>
          <w:szCs w:val="20"/>
        </w:rPr>
        <w:t xml:space="preserve">ok izgradnje je: </w:t>
      </w:r>
      <w:r w:rsidR="0002579D" w:rsidRPr="0002579D">
        <w:rPr>
          <w:rFonts w:cs="Arial"/>
          <w:szCs w:val="20"/>
        </w:rPr>
        <w:t>6</w:t>
      </w:r>
      <w:r w:rsidR="00A862B9" w:rsidRPr="0002579D">
        <w:rPr>
          <w:rFonts w:cs="Arial"/>
          <w:szCs w:val="20"/>
        </w:rPr>
        <w:t xml:space="preserve">0 dni od </w:t>
      </w:r>
      <w:r w:rsidR="00AB6A31" w:rsidRPr="0002579D">
        <w:rPr>
          <w:rFonts w:cs="Arial"/>
          <w:szCs w:val="20"/>
        </w:rPr>
        <w:t>podpisa pogodbe</w:t>
      </w:r>
      <w:r w:rsidR="00A862B9" w:rsidRPr="0002579D">
        <w:rPr>
          <w:rFonts w:cs="Arial"/>
          <w:szCs w:val="20"/>
        </w:rPr>
        <w:t>.</w:t>
      </w:r>
      <w:r w:rsidR="00A862B9" w:rsidRPr="00736B70">
        <w:rPr>
          <w:rFonts w:cs="Arial"/>
          <w:szCs w:val="20"/>
        </w:rPr>
        <w:t xml:space="preserve"> </w:t>
      </w:r>
    </w:p>
    <w:p w14:paraId="18C159A5" w14:textId="77777777" w:rsidR="004C5AB7" w:rsidRPr="00736B70" w:rsidRDefault="004C5AB7" w:rsidP="00394323">
      <w:pPr>
        <w:spacing w:before="120" w:after="120" w:line="259" w:lineRule="auto"/>
        <w:rPr>
          <w:rFonts w:cs="Arial"/>
          <w:szCs w:val="20"/>
        </w:rPr>
      </w:pPr>
      <w:r w:rsidRPr="00736B70">
        <w:rPr>
          <w:rFonts w:cs="Arial"/>
          <w:szCs w:val="20"/>
        </w:rPr>
        <w:t>Izvajalec mora terminski plan, ki upošteva korekcije iz drugega odstavka naročniku predložiti v roku osmih dni od prejema predloga korekcij iz drugega odstavka tega člena.</w:t>
      </w:r>
    </w:p>
    <w:p w14:paraId="4C98DAFE" w14:textId="77777777" w:rsidR="004C5AB7" w:rsidRPr="00736B70" w:rsidRDefault="004C5AB7" w:rsidP="00394323">
      <w:pPr>
        <w:spacing w:before="120" w:after="120" w:line="259" w:lineRule="auto"/>
        <w:rPr>
          <w:rFonts w:cs="Arial"/>
          <w:szCs w:val="20"/>
        </w:rPr>
      </w:pPr>
      <w:r w:rsidRPr="00736B70">
        <w:rPr>
          <w:rFonts w:cs="Arial"/>
          <w:szCs w:val="20"/>
        </w:rPr>
        <w:t xml:space="preserve">Naročnik se zavezuje, da bo terminski plan, ki je skladen z zahtevami iz predhodnih odstavkov tega člena, izvajalcu potrdil v </w:t>
      </w:r>
      <w:r w:rsidR="005D4E33" w:rsidRPr="00736B70">
        <w:rPr>
          <w:rFonts w:cs="Arial"/>
          <w:szCs w:val="20"/>
        </w:rPr>
        <w:t>10</w:t>
      </w:r>
      <w:r w:rsidRPr="00736B70">
        <w:rPr>
          <w:rFonts w:cs="Arial"/>
          <w:szCs w:val="20"/>
        </w:rPr>
        <w:t xml:space="preserve"> dneh od prejema terminskega plana iz predhodnega odstavka.</w:t>
      </w:r>
      <w:r w:rsidR="0059678B" w:rsidRPr="00736B70">
        <w:rPr>
          <w:rFonts w:cs="Arial"/>
          <w:szCs w:val="20"/>
        </w:rPr>
        <w:t xml:space="preserve"> </w:t>
      </w:r>
      <w:r w:rsidR="00EB1C98" w:rsidRPr="00736B70">
        <w:rPr>
          <w:rFonts w:cs="Arial"/>
          <w:szCs w:val="20"/>
        </w:rPr>
        <w:t>Naročnik si pridržuje</w:t>
      </w:r>
      <w:r w:rsidRPr="00736B70">
        <w:rPr>
          <w:rFonts w:cs="Arial"/>
          <w:szCs w:val="20"/>
        </w:rPr>
        <w:t xml:space="preserve"> pravico spreminjati dinamiko izvajanja del v okviru zagotovljenih sredstev. </w:t>
      </w:r>
    </w:p>
    <w:p w14:paraId="1F162A20" w14:textId="77777777" w:rsidR="00394323" w:rsidRPr="00736B70" w:rsidRDefault="00394323" w:rsidP="00394323">
      <w:pPr>
        <w:spacing w:before="120" w:after="120" w:line="259" w:lineRule="auto"/>
        <w:rPr>
          <w:rFonts w:cs="Arial"/>
          <w:szCs w:val="20"/>
        </w:rPr>
      </w:pPr>
    </w:p>
    <w:p w14:paraId="305ADE06"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29046233" w14:textId="77777777" w:rsidR="00E234F3" w:rsidRPr="00736B70" w:rsidRDefault="004C5AB7" w:rsidP="00394323">
      <w:pPr>
        <w:spacing w:before="120" w:after="120" w:line="259" w:lineRule="auto"/>
        <w:rPr>
          <w:rFonts w:cs="Arial"/>
          <w:szCs w:val="20"/>
        </w:rPr>
      </w:pPr>
      <w:bookmarkStart w:id="0" w:name="_Hlk117678384"/>
      <w:r w:rsidRPr="00736B70">
        <w:rPr>
          <w:rFonts w:cs="Arial"/>
          <w:szCs w:val="20"/>
        </w:rPr>
        <w:t xml:space="preserve">Izvajalec se zavezuje, da bo </w:t>
      </w:r>
      <w:r w:rsidR="00B5160E" w:rsidRPr="00736B70">
        <w:rPr>
          <w:rFonts w:cs="Arial"/>
          <w:szCs w:val="20"/>
        </w:rPr>
        <w:t>pogodbena dela</w:t>
      </w:r>
      <w:r w:rsidRPr="00736B70">
        <w:rPr>
          <w:rFonts w:cs="Arial"/>
          <w:szCs w:val="20"/>
        </w:rPr>
        <w:t xml:space="preserve"> začel</w:t>
      </w:r>
      <w:r w:rsidR="0059678B" w:rsidRPr="00736B70">
        <w:rPr>
          <w:rFonts w:cs="Arial"/>
          <w:szCs w:val="20"/>
        </w:rPr>
        <w:t xml:space="preserve"> takoj</w:t>
      </w:r>
      <w:r w:rsidRPr="00736B70">
        <w:rPr>
          <w:rFonts w:cs="Arial"/>
          <w:szCs w:val="20"/>
        </w:rPr>
        <w:t xml:space="preserve"> </w:t>
      </w:r>
      <w:r w:rsidR="00AB6A31" w:rsidRPr="00736B70">
        <w:rPr>
          <w:rFonts w:cs="Arial"/>
          <w:szCs w:val="20"/>
        </w:rPr>
        <w:t>po uvedbi v delo in predložitvi bančne garancije za dobro izvedbo del, najkasneje pa 14 dni po podpisu pogodbe</w:t>
      </w:r>
      <w:r w:rsidR="00487FAB" w:rsidRPr="00736B70">
        <w:rPr>
          <w:rFonts w:cs="Arial"/>
          <w:szCs w:val="20"/>
        </w:rPr>
        <w:t xml:space="preserve">. </w:t>
      </w:r>
    </w:p>
    <w:bookmarkEnd w:id="0"/>
    <w:p w14:paraId="28380616" w14:textId="77777777" w:rsidR="004C5AB7" w:rsidRPr="00736B70" w:rsidRDefault="004C5AB7" w:rsidP="00394323">
      <w:pPr>
        <w:spacing w:before="120" w:after="120" w:line="259" w:lineRule="auto"/>
        <w:rPr>
          <w:rFonts w:cs="Arial"/>
          <w:szCs w:val="20"/>
        </w:rPr>
      </w:pPr>
      <w:r w:rsidRPr="00736B70">
        <w:rPr>
          <w:rFonts w:cs="Arial"/>
          <w:szCs w:val="20"/>
        </w:rPr>
        <w:t xml:space="preserve">O uvedbi izvajalca v posel se sestavi poseben zapisnik in to ugotovi v dnevniku o izvajanju del. </w:t>
      </w:r>
    </w:p>
    <w:p w14:paraId="084E3F61" w14:textId="77777777" w:rsidR="004C5AB7" w:rsidRPr="00736B70" w:rsidRDefault="004C5AB7" w:rsidP="00394323">
      <w:pPr>
        <w:spacing w:before="120" w:after="120" w:line="259" w:lineRule="auto"/>
        <w:rPr>
          <w:rFonts w:cs="Arial"/>
          <w:szCs w:val="20"/>
        </w:rPr>
      </w:pPr>
      <w:r w:rsidRPr="00736B70">
        <w:rPr>
          <w:rFonts w:cs="Arial"/>
          <w:szCs w:val="20"/>
        </w:rPr>
        <w:t>Izvajalec se obvezuje, da bo po potrebi izvajal dela tudi izven normalnega delovnega časa, ne da bi za to zahteval dodatna plačila.</w:t>
      </w:r>
    </w:p>
    <w:p w14:paraId="3CE2275B" w14:textId="77777777" w:rsidR="004C5AB7" w:rsidRPr="00736B70" w:rsidRDefault="004C5AB7" w:rsidP="00394323">
      <w:pPr>
        <w:spacing w:before="120" w:after="120" w:line="259" w:lineRule="auto"/>
        <w:rPr>
          <w:rFonts w:cs="Arial"/>
          <w:szCs w:val="20"/>
        </w:rPr>
      </w:pPr>
      <w:r w:rsidRPr="00736B70">
        <w:rPr>
          <w:rFonts w:cs="Arial"/>
          <w:szCs w:val="20"/>
        </w:rPr>
        <w:t xml:space="preserve">Izvajalec lahko zahteva spremembo dinamike izvajanja del in spremembo končnega roka izvedbe del le ob izpolnjevanju pogojev iz </w:t>
      </w:r>
      <w:r w:rsidR="005D4E33" w:rsidRPr="00736B70">
        <w:rPr>
          <w:rFonts w:cs="Arial"/>
          <w:szCs w:val="20"/>
        </w:rPr>
        <w:t>2</w:t>
      </w:r>
      <w:r w:rsidRPr="00736B70">
        <w:rPr>
          <w:rFonts w:cs="Arial"/>
          <w:szCs w:val="20"/>
        </w:rPr>
        <w:t>7. člena te pogodbe.</w:t>
      </w:r>
      <w:r w:rsidR="0059678B" w:rsidRPr="00736B70">
        <w:rPr>
          <w:rFonts w:cs="Arial"/>
          <w:szCs w:val="20"/>
        </w:rPr>
        <w:t xml:space="preserve"> </w:t>
      </w:r>
      <w:r w:rsidRPr="00736B70">
        <w:rPr>
          <w:rFonts w:cs="Arial"/>
          <w:szCs w:val="20"/>
        </w:rPr>
        <w:t>Če izvajalec z deli ne začne v pogodbenem ali naknadno določenem roku, sme naročnik ta dela v celoti ali delno oddati drugemu izvajalcu, na stroške izvajalca iz te pogodbe.</w:t>
      </w:r>
    </w:p>
    <w:p w14:paraId="4B0CB3F6" w14:textId="77777777" w:rsidR="004C5AB7" w:rsidRPr="00736B70" w:rsidRDefault="0059678B" w:rsidP="00394323">
      <w:pPr>
        <w:spacing w:before="120" w:after="120" w:line="259" w:lineRule="auto"/>
        <w:rPr>
          <w:rFonts w:cs="Arial"/>
          <w:szCs w:val="20"/>
        </w:rPr>
      </w:pPr>
      <w:r w:rsidRPr="00736B70">
        <w:rPr>
          <w:rFonts w:cs="Arial"/>
          <w:szCs w:val="20"/>
        </w:rPr>
        <w:lastRenderedPageBreak/>
        <w:t>Dokončanje pogodbenih del</w:t>
      </w:r>
      <w:r w:rsidR="004C5AB7" w:rsidRPr="00736B70">
        <w:rPr>
          <w:rFonts w:cs="Arial"/>
          <w:szCs w:val="20"/>
        </w:rPr>
        <w:t xml:space="preserve"> pomeni uspešno izveden končni interni tehnični pregled, vključno z odpravo vseh pomanjkljivosti, ugotovljenih pri končnem internem tehničnem pregledu in kvalitetnem pregledu</w:t>
      </w:r>
      <w:r w:rsidR="004903D5" w:rsidRPr="00736B70">
        <w:rPr>
          <w:rFonts w:cs="Arial"/>
          <w:szCs w:val="20"/>
        </w:rPr>
        <w:t>, ter</w:t>
      </w:r>
      <w:r w:rsidR="004C5AB7" w:rsidRPr="00736B70">
        <w:rPr>
          <w:rFonts w:cs="Arial"/>
          <w:szCs w:val="20"/>
        </w:rPr>
        <w:t xml:space="preserve"> izročitev vse potrebne dokumentacije, za vse objekte.</w:t>
      </w:r>
    </w:p>
    <w:p w14:paraId="4160BF68" w14:textId="77777777" w:rsidR="00394323" w:rsidRPr="00736B70" w:rsidRDefault="00394323" w:rsidP="00394323">
      <w:pPr>
        <w:spacing w:before="120" w:after="120" w:line="259" w:lineRule="auto"/>
        <w:rPr>
          <w:rFonts w:cs="Arial"/>
          <w:szCs w:val="20"/>
        </w:rPr>
      </w:pPr>
    </w:p>
    <w:p w14:paraId="379BC6DB"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6E28A3BC" w14:textId="77777777" w:rsidR="004C5AB7" w:rsidRPr="00736B70" w:rsidRDefault="004C5AB7" w:rsidP="00394323">
      <w:pPr>
        <w:spacing w:before="120" w:after="120" w:line="259" w:lineRule="auto"/>
        <w:rPr>
          <w:rFonts w:cs="Arial"/>
          <w:szCs w:val="20"/>
        </w:rPr>
      </w:pPr>
      <w:r w:rsidRPr="00736B70">
        <w:rPr>
          <w:rFonts w:cs="Arial"/>
          <w:szCs w:val="20"/>
        </w:rPr>
        <w:t xml:space="preserve">Izvajalec ima pravico zahtevati podaljšanje roka za izvajanje del zaradi razlogov, ki so </w:t>
      </w:r>
      <w:r w:rsidR="004903D5" w:rsidRPr="00736B70">
        <w:rPr>
          <w:rFonts w:cs="Arial"/>
          <w:szCs w:val="20"/>
        </w:rPr>
        <w:t>navedeni</w:t>
      </w:r>
      <w:r w:rsidRPr="00736B70">
        <w:rPr>
          <w:rFonts w:cs="Arial"/>
          <w:szCs w:val="20"/>
        </w:rPr>
        <w:t xml:space="preserve"> v 42. členu Posebnih gradbenih uzanc</w:t>
      </w:r>
      <w:r w:rsidR="00F11A42" w:rsidRPr="00736B70">
        <w:rPr>
          <w:rFonts w:cs="Arial"/>
          <w:szCs w:val="20"/>
        </w:rPr>
        <w:t>:</w:t>
      </w:r>
    </w:p>
    <w:p w14:paraId="281E5DE2"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naravni dogodki (požar, poplava, potres, izjemno slabo vreme, nenavadno za letni čas in za kraj, v katerem se dela izvajajo ipd.);</w:t>
      </w:r>
    </w:p>
    <w:p w14:paraId="300460DF"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ukrepi, določeni z akti pristojnih organov;</w:t>
      </w:r>
    </w:p>
    <w:p w14:paraId="33052693"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pogoji za izvajanje del v zemlji ali v vodi, ki niso bila predvidena s tehnično dokumentacijo;</w:t>
      </w:r>
    </w:p>
    <w:p w14:paraId="67A5ADE4"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zamuda pri uvedbi izvajalca v posel;</w:t>
      </w:r>
    </w:p>
    <w:p w14:paraId="5A0CF186"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ravnanje naročnika iz uzance 70;</w:t>
      </w:r>
    </w:p>
    <w:p w14:paraId="3D9A7886"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zamuda pri dobavi opreme, če jo nabavlja naročnik ali tisti, ki ga je ta določil;</w:t>
      </w:r>
    </w:p>
    <w:p w14:paraId="6A0E7429"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nepredvidena dela, za katera izvajalec ob sklenitvi pogodbe ni vedel, niti je mogel vedeti, da se morajo izvesti;</w:t>
      </w:r>
    </w:p>
    <w:p w14:paraId="478B2DAC" w14:textId="77777777" w:rsidR="00F11A42" w:rsidRPr="00736B70" w:rsidRDefault="00F11A42" w:rsidP="00394323">
      <w:pPr>
        <w:pStyle w:val="HTML-oblikovano"/>
        <w:numPr>
          <w:ilvl w:val="0"/>
          <w:numId w:val="29"/>
        </w:numPr>
        <w:spacing w:before="120" w:after="120" w:line="259" w:lineRule="auto"/>
        <w:jc w:val="both"/>
        <w:rPr>
          <w:rFonts w:ascii="Arial" w:hAnsi="Arial" w:cs="Arial"/>
          <w:sz w:val="20"/>
          <w:szCs w:val="20"/>
        </w:rPr>
      </w:pPr>
      <w:r w:rsidRPr="00736B70">
        <w:rPr>
          <w:rFonts w:ascii="Arial" w:hAnsi="Arial" w:cs="Arial"/>
          <w:sz w:val="20"/>
          <w:szCs w:val="20"/>
        </w:rPr>
        <w:t>presežna dela, ki presegajo 10</w:t>
      </w:r>
      <w:r w:rsidR="004903D5" w:rsidRPr="00736B70">
        <w:rPr>
          <w:rFonts w:ascii="Arial" w:hAnsi="Arial" w:cs="Arial"/>
          <w:sz w:val="20"/>
          <w:szCs w:val="20"/>
        </w:rPr>
        <w:t xml:space="preserve"> </w:t>
      </w:r>
      <w:r w:rsidRPr="00736B70">
        <w:rPr>
          <w:rFonts w:ascii="Arial" w:hAnsi="Arial" w:cs="Arial"/>
          <w:sz w:val="20"/>
          <w:szCs w:val="20"/>
        </w:rPr>
        <w:t>% pogodbenih količin del.</w:t>
      </w:r>
    </w:p>
    <w:p w14:paraId="41640516" w14:textId="77777777" w:rsidR="00394323" w:rsidRPr="00736B70" w:rsidRDefault="00394323" w:rsidP="00394323">
      <w:pPr>
        <w:spacing w:before="120" w:after="120" w:line="259" w:lineRule="auto"/>
        <w:rPr>
          <w:rFonts w:cs="Arial"/>
          <w:sz w:val="6"/>
          <w:szCs w:val="6"/>
        </w:rPr>
      </w:pPr>
    </w:p>
    <w:p w14:paraId="35240285" w14:textId="77777777" w:rsidR="00917E21" w:rsidRPr="00736B70" w:rsidRDefault="004C5AB7" w:rsidP="00394323">
      <w:pPr>
        <w:spacing w:before="120" w:after="120" w:line="259" w:lineRule="auto"/>
        <w:rPr>
          <w:rFonts w:cs="Arial"/>
          <w:szCs w:val="20"/>
        </w:rPr>
      </w:pPr>
      <w:r w:rsidRPr="00736B70">
        <w:rPr>
          <w:rFonts w:cs="Arial"/>
          <w:szCs w:val="20"/>
        </w:rPr>
        <w:t>Na nastop in prenehanje okoliščin, ki po tej pogodbi lahko vplivajo na spremembo rokov, mora izvajalec</w:t>
      </w:r>
      <w:r w:rsidR="002806A6" w:rsidRPr="00736B70">
        <w:rPr>
          <w:rFonts w:cs="Arial"/>
          <w:szCs w:val="20"/>
        </w:rPr>
        <w:t xml:space="preserve"> takoj</w:t>
      </w:r>
      <w:r w:rsidRPr="00736B70">
        <w:rPr>
          <w:rFonts w:cs="Arial"/>
          <w:szCs w:val="20"/>
        </w:rPr>
        <w:t xml:space="preserve"> opozoriti naročnika pisno.</w:t>
      </w:r>
    </w:p>
    <w:p w14:paraId="418186E0" w14:textId="77777777" w:rsidR="004C5AB7" w:rsidRPr="00736B70" w:rsidRDefault="00F11A42" w:rsidP="00394323">
      <w:pPr>
        <w:spacing w:before="120" w:after="120" w:line="259" w:lineRule="auto"/>
        <w:rPr>
          <w:rFonts w:cs="Arial"/>
          <w:szCs w:val="20"/>
        </w:rPr>
      </w:pPr>
      <w:r w:rsidRPr="00736B70">
        <w:rPr>
          <w:rFonts w:cs="Arial"/>
          <w:szCs w:val="20"/>
        </w:rPr>
        <w:t>Zahtevo za podaljšanje roka mora izvajalec predložiti naročniku pisno takoj, ko izve za vzrok, zaradi katerega se lahko rok podaljša, najkasneje pa v roku treh dni, odkar je izvedel za takšen vzrok. Sicer naročnik ni dolžan takšnega vzroka upoštevati kot razlog za podaljšanje roka.</w:t>
      </w:r>
    </w:p>
    <w:p w14:paraId="2120220F" w14:textId="77777777" w:rsidR="004C5AB7" w:rsidRPr="00736B70" w:rsidRDefault="004C5AB7" w:rsidP="00394323">
      <w:pPr>
        <w:spacing w:before="120" w:after="120" w:line="259" w:lineRule="auto"/>
        <w:rPr>
          <w:rFonts w:cs="Arial"/>
          <w:szCs w:val="20"/>
        </w:rPr>
      </w:pPr>
      <w:r w:rsidRPr="00736B70">
        <w:rPr>
          <w:rFonts w:cs="Arial"/>
          <w:szCs w:val="20"/>
        </w:rPr>
        <w:t>Izvajalec lahko predlaga skrajšanje roka za izvajanje del, če bistveno hitreje napreduje z deli, kot je predvideno v pogodbi.</w:t>
      </w:r>
    </w:p>
    <w:p w14:paraId="68C75564" w14:textId="77777777" w:rsidR="004C5AB7" w:rsidRPr="00736B70" w:rsidRDefault="004C5AB7" w:rsidP="00394323">
      <w:pPr>
        <w:spacing w:before="120" w:after="120" w:line="259" w:lineRule="auto"/>
        <w:rPr>
          <w:rFonts w:cs="Arial"/>
          <w:szCs w:val="20"/>
        </w:rPr>
      </w:pPr>
      <w:r w:rsidRPr="00736B70">
        <w:rPr>
          <w:rFonts w:cs="Arial"/>
          <w:szCs w:val="20"/>
        </w:rPr>
        <w:t>V obeh primerih se sklene dodatek k pogodbi. Izvajalec mora v obeh primerih nasloviti na naročnika obrazloženo vlogo za spremembo dinamike izvajanja del in spre</w:t>
      </w:r>
      <w:r w:rsidR="002806A6" w:rsidRPr="00736B70">
        <w:rPr>
          <w:rFonts w:cs="Arial"/>
          <w:szCs w:val="20"/>
        </w:rPr>
        <w:t>membo končnega roka izvedbe del, katero mora naročnik potrditi</w:t>
      </w:r>
      <w:r w:rsidRPr="00736B70">
        <w:rPr>
          <w:rFonts w:cs="Arial"/>
          <w:szCs w:val="20"/>
        </w:rPr>
        <w:t>.</w:t>
      </w:r>
    </w:p>
    <w:p w14:paraId="4223C328" w14:textId="77777777" w:rsidR="004C5AB7" w:rsidRPr="00736B70" w:rsidRDefault="004C5AB7" w:rsidP="00394323">
      <w:pPr>
        <w:spacing w:before="120" w:after="120" w:line="259" w:lineRule="auto"/>
        <w:rPr>
          <w:rFonts w:cs="Arial"/>
          <w:szCs w:val="20"/>
        </w:rPr>
      </w:pPr>
      <w:r w:rsidRPr="00736B70">
        <w:rPr>
          <w:rFonts w:cs="Arial"/>
          <w:szCs w:val="20"/>
        </w:rPr>
        <w:t xml:space="preserve">Spremembo pogodbe za podaljšanje roka se lahko predlaga najkasneje 15 dni pred iztekom rokov iz </w:t>
      </w:r>
      <w:r w:rsidR="005D4E33" w:rsidRPr="00736B70">
        <w:rPr>
          <w:rFonts w:cs="Arial"/>
          <w:szCs w:val="20"/>
        </w:rPr>
        <w:t>2</w:t>
      </w:r>
      <w:r w:rsidRPr="00736B70">
        <w:rPr>
          <w:rFonts w:cs="Arial"/>
          <w:szCs w:val="20"/>
        </w:rPr>
        <w:t xml:space="preserve">6. člena te pogodbe. Skrajšanje roka lahko izvajalec zahteva </w:t>
      </w:r>
      <w:r w:rsidR="004903D5" w:rsidRPr="00736B70">
        <w:rPr>
          <w:rFonts w:cs="Arial"/>
          <w:szCs w:val="20"/>
        </w:rPr>
        <w:t>kadar koli</w:t>
      </w:r>
      <w:r w:rsidRPr="00736B70">
        <w:rPr>
          <w:rFonts w:cs="Arial"/>
          <w:szCs w:val="20"/>
        </w:rPr>
        <w:t>.</w:t>
      </w:r>
      <w:r w:rsidR="001D6350" w:rsidRPr="00736B70">
        <w:rPr>
          <w:rFonts w:cs="Arial"/>
          <w:szCs w:val="20"/>
        </w:rPr>
        <w:t xml:space="preserve"> </w:t>
      </w:r>
    </w:p>
    <w:p w14:paraId="7102A999" w14:textId="77777777" w:rsidR="00394323" w:rsidRPr="00736B70" w:rsidRDefault="00394323" w:rsidP="00394323">
      <w:pPr>
        <w:spacing w:before="120" w:after="120" w:line="259" w:lineRule="auto"/>
        <w:rPr>
          <w:rFonts w:cs="Arial"/>
          <w:szCs w:val="20"/>
        </w:rPr>
      </w:pPr>
    </w:p>
    <w:p w14:paraId="0E314B25"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 xml:space="preserve">POGODBENA KAZEN </w:t>
      </w:r>
    </w:p>
    <w:p w14:paraId="141C87F6"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2598A0B7" w14:textId="77777777" w:rsidR="004C5AB7" w:rsidRPr="00736B70" w:rsidRDefault="004C5AB7" w:rsidP="00394323">
      <w:pPr>
        <w:spacing w:before="120" w:after="120" w:line="259" w:lineRule="auto"/>
        <w:rPr>
          <w:rFonts w:cs="Arial"/>
          <w:szCs w:val="20"/>
        </w:rPr>
      </w:pPr>
      <w:r w:rsidRPr="00736B70">
        <w:rPr>
          <w:rFonts w:cs="Arial"/>
          <w:szCs w:val="20"/>
        </w:rPr>
        <w:t>Če izvajalec po svoji krivdi ne pristopi k uvedbi v delo ali se pri izvedbi del ne drži dogovorjenih rokov, sme naročnik za vsak dan zamude zahtevati plačilo pogodbene kazni v višini 0,2 % od vrednosti pogodbenih del z DDV.</w:t>
      </w:r>
      <w:r w:rsidR="00DE6866" w:rsidRPr="00736B70">
        <w:rPr>
          <w:rFonts w:cs="Arial"/>
          <w:szCs w:val="20"/>
        </w:rPr>
        <w:t xml:space="preserve"> </w:t>
      </w:r>
    </w:p>
    <w:p w14:paraId="6B5A56BB" w14:textId="77777777" w:rsidR="004C5AB7" w:rsidRPr="00736B70" w:rsidRDefault="004C5AB7" w:rsidP="00394323">
      <w:pPr>
        <w:spacing w:before="120" w:after="120" w:line="259" w:lineRule="auto"/>
        <w:rPr>
          <w:rFonts w:cs="Arial"/>
          <w:szCs w:val="20"/>
        </w:rPr>
      </w:pPr>
      <w:r w:rsidRPr="00736B70">
        <w:rPr>
          <w:rFonts w:cs="Arial"/>
          <w:szCs w:val="20"/>
        </w:rPr>
        <w:t>Pogodbena kazen skupno ne more preseči 10 % celotne pogodbene vrednosti z DDV.</w:t>
      </w:r>
    </w:p>
    <w:p w14:paraId="03BE445D" w14:textId="77777777" w:rsidR="004C5AB7" w:rsidRPr="00736B70" w:rsidRDefault="004C5AB7" w:rsidP="00394323">
      <w:pPr>
        <w:spacing w:before="120" w:after="120" w:line="259" w:lineRule="auto"/>
        <w:rPr>
          <w:rFonts w:cs="Arial"/>
          <w:szCs w:val="20"/>
        </w:rPr>
      </w:pPr>
      <w:r w:rsidRPr="00736B70">
        <w:rPr>
          <w:rFonts w:cs="Arial"/>
          <w:szCs w:val="20"/>
        </w:rPr>
        <w:t xml:space="preserve">Pogodbena kazen se obračuna pri </w:t>
      </w:r>
      <w:r w:rsidR="002806A6" w:rsidRPr="00736B70">
        <w:rPr>
          <w:rFonts w:cs="Arial"/>
          <w:szCs w:val="20"/>
        </w:rPr>
        <w:t xml:space="preserve">končnem </w:t>
      </w:r>
      <w:r w:rsidRPr="00736B70">
        <w:rPr>
          <w:rFonts w:cs="Arial"/>
          <w:szCs w:val="20"/>
        </w:rPr>
        <w:t>računu.</w:t>
      </w:r>
      <w:r w:rsidR="001D6350" w:rsidRPr="00736B70">
        <w:rPr>
          <w:rFonts w:cs="Arial"/>
          <w:szCs w:val="20"/>
        </w:rPr>
        <w:t xml:space="preserve"> Naročnik lahko pogodbeno kazen pobota ob plačilu denarnih obveznosti do izvajalca.</w:t>
      </w:r>
    </w:p>
    <w:p w14:paraId="35516426" w14:textId="77777777" w:rsidR="004C5AB7" w:rsidRPr="00736B70" w:rsidRDefault="004C5AB7" w:rsidP="00394323">
      <w:pPr>
        <w:spacing w:before="120" w:after="120" w:line="259" w:lineRule="auto"/>
        <w:rPr>
          <w:rFonts w:cs="Arial"/>
          <w:szCs w:val="20"/>
        </w:rPr>
      </w:pPr>
      <w:r w:rsidRPr="00736B70">
        <w:rPr>
          <w:rFonts w:cs="Arial"/>
          <w:szCs w:val="20"/>
        </w:rPr>
        <w:t>Če je zaradi zamude izv</w:t>
      </w:r>
      <w:r w:rsidR="00EB1C98" w:rsidRPr="00736B70">
        <w:rPr>
          <w:rFonts w:cs="Arial"/>
          <w:szCs w:val="20"/>
        </w:rPr>
        <w:t>ajalca z izvedbo del naročniku</w:t>
      </w:r>
      <w:r w:rsidRPr="00736B70">
        <w:rPr>
          <w:rFonts w:cs="Arial"/>
          <w:szCs w:val="20"/>
        </w:rPr>
        <w:t xml:space="preserve"> povzročena škoda, ki presega vrednost pogodbene kazni, ima naročnik pravico do povrnitve vse škode, ki presega znesek pogodbene kazni.</w:t>
      </w:r>
    </w:p>
    <w:p w14:paraId="0E7BE0C5" w14:textId="77777777" w:rsidR="004C5AB7" w:rsidRPr="00736B70" w:rsidRDefault="004C5AB7" w:rsidP="00394323">
      <w:pPr>
        <w:spacing w:before="120" w:after="120" w:line="259" w:lineRule="auto"/>
        <w:rPr>
          <w:rFonts w:cs="Arial"/>
          <w:szCs w:val="20"/>
        </w:rPr>
      </w:pPr>
      <w:r w:rsidRPr="00736B70">
        <w:rPr>
          <w:rFonts w:cs="Arial"/>
          <w:szCs w:val="20"/>
        </w:rPr>
        <w:t>Povračilo tako nastale škode bo naročnik uveljavljal po splošnih načelih odškodninske odgovornosti, neodvisno od uveljavljanja pogodbene kazni.</w:t>
      </w:r>
    </w:p>
    <w:p w14:paraId="416AACAC" w14:textId="77777777" w:rsidR="00750695" w:rsidRPr="00736B70" w:rsidRDefault="001D6350" w:rsidP="00394323">
      <w:pPr>
        <w:spacing w:before="120" w:after="120" w:line="259" w:lineRule="auto"/>
        <w:rPr>
          <w:rFonts w:cs="Arial"/>
          <w:szCs w:val="20"/>
        </w:rPr>
      </w:pPr>
      <w:r w:rsidRPr="00736B70">
        <w:rPr>
          <w:rFonts w:cs="Arial"/>
          <w:szCs w:val="20"/>
        </w:rPr>
        <w:t>Izvajalec je oproščen plačila pogodbene kazni, če je prišlo do neizpolnitve ali neredne izpolnitve pogodbene obveznosti zaradi vzroka, za katerega ni odgovoren.</w:t>
      </w:r>
    </w:p>
    <w:p w14:paraId="346F2AC9" w14:textId="77777777" w:rsidR="00394323" w:rsidRPr="00736B70" w:rsidRDefault="00394323" w:rsidP="00394323">
      <w:pPr>
        <w:spacing w:before="120" w:after="120" w:line="259" w:lineRule="auto"/>
        <w:rPr>
          <w:rFonts w:cs="Arial"/>
          <w:szCs w:val="20"/>
        </w:rPr>
      </w:pPr>
    </w:p>
    <w:p w14:paraId="27C934DE" w14:textId="77777777" w:rsidR="004C5AB7" w:rsidRPr="00736B70" w:rsidRDefault="004C5AB7" w:rsidP="00394323">
      <w:pPr>
        <w:pStyle w:val="Naslov1"/>
        <w:spacing w:before="120" w:beforeAutospacing="0" w:after="120" w:afterAutospacing="0" w:line="259" w:lineRule="auto"/>
        <w:ind w:left="357" w:hanging="357"/>
        <w:rPr>
          <w:rFonts w:cs="Arial"/>
          <w:szCs w:val="20"/>
        </w:rPr>
      </w:pPr>
      <w:r w:rsidRPr="00736B70">
        <w:rPr>
          <w:rFonts w:cs="Arial"/>
          <w:szCs w:val="20"/>
        </w:rPr>
        <w:t xml:space="preserve">PREVZEM DEL </w:t>
      </w:r>
    </w:p>
    <w:p w14:paraId="6CFDE5F0"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636B185A" w14:textId="77777777" w:rsidR="004C5AB7" w:rsidRPr="00736B70" w:rsidRDefault="004C5AB7" w:rsidP="00394323">
      <w:pPr>
        <w:spacing w:before="120" w:after="120" w:line="259" w:lineRule="auto"/>
        <w:rPr>
          <w:rFonts w:cs="Arial"/>
          <w:szCs w:val="20"/>
        </w:rPr>
      </w:pPr>
      <w:r w:rsidRPr="00736B70">
        <w:rPr>
          <w:rFonts w:cs="Arial"/>
          <w:szCs w:val="20"/>
        </w:rPr>
        <w:t xml:space="preserve">Izvajalec je dolžan </w:t>
      </w:r>
      <w:r w:rsidR="002806A6" w:rsidRPr="00736B70">
        <w:rPr>
          <w:rFonts w:cs="Arial"/>
          <w:szCs w:val="20"/>
        </w:rPr>
        <w:t xml:space="preserve">po </w:t>
      </w:r>
      <w:r w:rsidRPr="00736B70">
        <w:rPr>
          <w:rFonts w:cs="Arial"/>
          <w:szCs w:val="20"/>
        </w:rPr>
        <w:t>dokončanj</w:t>
      </w:r>
      <w:r w:rsidR="002806A6" w:rsidRPr="00736B70">
        <w:rPr>
          <w:rFonts w:cs="Arial"/>
          <w:szCs w:val="20"/>
        </w:rPr>
        <w:t>u</w:t>
      </w:r>
      <w:r w:rsidRPr="00736B70">
        <w:rPr>
          <w:rFonts w:cs="Arial"/>
          <w:szCs w:val="20"/>
        </w:rPr>
        <w:t xml:space="preserve"> del</w:t>
      </w:r>
      <w:r w:rsidR="002806A6" w:rsidRPr="00736B70">
        <w:rPr>
          <w:rFonts w:cs="Arial"/>
          <w:szCs w:val="20"/>
        </w:rPr>
        <w:t>,</w:t>
      </w:r>
      <w:r w:rsidRPr="00736B70">
        <w:rPr>
          <w:rFonts w:cs="Arial"/>
          <w:szCs w:val="20"/>
        </w:rPr>
        <w:t xml:space="preserve"> naročnika takoj pozvati na prevzem del.</w:t>
      </w:r>
    </w:p>
    <w:p w14:paraId="1E9231C1" w14:textId="77777777" w:rsidR="004C5AB7" w:rsidRPr="00736B70" w:rsidRDefault="00EB1C98" w:rsidP="00394323">
      <w:pPr>
        <w:spacing w:before="120" w:after="120" w:line="259" w:lineRule="auto"/>
        <w:rPr>
          <w:rFonts w:cs="Arial"/>
          <w:szCs w:val="20"/>
        </w:rPr>
      </w:pPr>
      <w:r w:rsidRPr="00736B70">
        <w:rPr>
          <w:rFonts w:cs="Arial"/>
          <w:szCs w:val="20"/>
        </w:rPr>
        <w:t>Naročnik je dolž</w:t>
      </w:r>
      <w:r w:rsidR="004C5AB7" w:rsidRPr="00736B70">
        <w:rPr>
          <w:rFonts w:cs="Arial"/>
          <w:szCs w:val="20"/>
        </w:rPr>
        <w:t>a</w:t>
      </w:r>
      <w:r w:rsidRPr="00736B70">
        <w:rPr>
          <w:rFonts w:cs="Arial"/>
          <w:szCs w:val="20"/>
        </w:rPr>
        <w:t>n</w:t>
      </w:r>
      <w:r w:rsidR="004C5AB7" w:rsidRPr="00736B70">
        <w:rPr>
          <w:rFonts w:cs="Arial"/>
          <w:szCs w:val="20"/>
        </w:rPr>
        <w:t xml:space="preserve"> v najkrajšem možnem času po obvestilu izvajalca začeti s postopkom za izvedbo internega tehničnega pregleda. Za dan uspešnega zaključka in prevzema del se šteje dan, ko je uspešno opravljen interni tehnični pregled.</w:t>
      </w:r>
    </w:p>
    <w:p w14:paraId="698B72A8" w14:textId="77777777" w:rsidR="004C5AB7" w:rsidRPr="00736B70" w:rsidRDefault="004C5AB7" w:rsidP="00394323">
      <w:pPr>
        <w:spacing w:before="120" w:after="120" w:line="259" w:lineRule="auto"/>
        <w:rPr>
          <w:rFonts w:cs="Arial"/>
          <w:szCs w:val="20"/>
        </w:rPr>
      </w:pPr>
      <w:r w:rsidRPr="00736B70">
        <w:rPr>
          <w:rFonts w:cs="Arial"/>
          <w:szCs w:val="20"/>
        </w:rPr>
        <w:t>O dokončanju in prevzemu del sestavijo pooblaščeni predstavniki pogodbenih strank primopredajni zapisnik, v katerem natančno ugotovijo predvsem:</w:t>
      </w:r>
    </w:p>
    <w:p w14:paraId="25BA840E" w14:textId="77777777" w:rsidR="004C5AB7" w:rsidRPr="00736B70" w:rsidRDefault="004C5AB7" w:rsidP="00394323">
      <w:pPr>
        <w:numPr>
          <w:ilvl w:val="0"/>
          <w:numId w:val="22"/>
        </w:numPr>
        <w:spacing w:before="120" w:after="120" w:line="259" w:lineRule="auto"/>
        <w:rPr>
          <w:rFonts w:cs="Arial"/>
          <w:szCs w:val="20"/>
        </w:rPr>
      </w:pPr>
      <w:r w:rsidRPr="00736B70">
        <w:rPr>
          <w:rFonts w:cs="Arial"/>
          <w:szCs w:val="20"/>
        </w:rPr>
        <w:t>ali izvedena dela ustrezajo določilom te pogodbe, veljavnim zakonskim predpisom in pravilom stroke;</w:t>
      </w:r>
    </w:p>
    <w:p w14:paraId="7F68CB93" w14:textId="77777777" w:rsidR="004C5AB7" w:rsidRPr="00736B70" w:rsidRDefault="004C5AB7" w:rsidP="00394323">
      <w:pPr>
        <w:numPr>
          <w:ilvl w:val="0"/>
          <w:numId w:val="22"/>
        </w:numPr>
        <w:spacing w:before="120" w:after="120" w:line="259" w:lineRule="auto"/>
        <w:rPr>
          <w:rFonts w:cs="Arial"/>
          <w:szCs w:val="20"/>
        </w:rPr>
      </w:pPr>
      <w:r w:rsidRPr="00736B70">
        <w:rPr>
          <w:rFonts w:cs="Arial"/>
          <w:szCs w:val="20"/>
        </w:rPr>
        <w:t>datume začetka in končanja del ter datum prevzema del;</w:t>
      </w:r>
    </w:p>
    <w:p w14:paraId="7256B2F8" w14:textId="77777777" w:rsidR="004C5AB7" w:rsidRPr="00736B70" w:rsidRDefault="00CC17A6" w:rsidP="00394323">
      <w:pPr>
        <w:numPr>
          <w:ilvl w:val="0"/>
          <w:numId w:val="22"/>
        </w:numPr>
        <w:spacing w:before="120" w:after="120" w:line="259" w:lineRule="auto"/>
        <w:rPr>
          <w:rFonts w:cs="Arial"/>
          <w:szCs w:val="20"/>
        </w:rPr>
      </w:pPr>
      <w:r w:rsidRPr="00736B70">
        <w:rPr>
          <w:rFonts w:cs="Arial"/>
          <w:szCs w:val="20"/>
        </w:rPr>
        <w:t>ali kakovost izvedenih del ustreza pogodbeni kakovosti oz., katera dela je izvajalec dolžan na svoj strošek dodelati, popraviti ali znova izvesti in v kakšnem roku;</w:t>
      </w:r>
    </w:p>
    <w:p w14:paraId="031CDBF1" w14:textId="77777777" w:rsidR="00CC17A6" w:rsidRPr="00736B70" w:rsidRDefault="00CC17A6" w:rsidP="00394323">
      <w:pPr>
        <w:numPr>
          <w:ilvl w:val="0"/>
          <w:numId w:val="22"/>
        </w:numPr>
        <w:spacing w:before="120" w:after="120" w:line="259" w:lineRule="auto"/>
        <w:rPr>
          <w:rFonts w:cs="Arial"/>
          <w:szCs w:val="20"/>
        </w:rPr>
      </w:pPr>
      <w:r w:rsidRPr="00736B70">
        <w:rPr>
          <w:rFonts w:cs="Arial"/>
          <w:szCs w:val="20"/>
        </w:rPr>
        <w:t>o katerih vprašanjih tehnične narave ni bilo doseženo soglasje med pooblaščenimi predstavniki pogodbenih strank,</w:t>
      </w:r>
    </w:p>
    <w:p w14:paraId="052E6C2B" w14:textId="77777777" w:rsidR="00CC17A6" w:rsidRPr="00736B70" w:rsidRDefault="00CC17A6" w:rsidP="00394323">
      <w:pPr>
        <w:numPr>
          <w:ilvl w:val="0"/>
          <w:numId w:val="22"/>
        </w:numPr>
        <w:spacing w:before="120" w:after="120" w:line="259" w:lineRule="auto"/>
        <w:rPr>
          <w:rFonts w:cs="Arial"/>
          <w:szCs w:val="20"/>
        </w:rPr>
      </w:pPr>
      <w:r w:rsidRPr="00736B70">
        <w:rPr>
          <w:rFonts w:cs="Arial"/>
          <w:szCs w:val="20"/>
        </w:rPr>
        <w:t>ugotovitev o sprejemu in izročitvi garancijskih listov, atestov, izjav o skladnosti, bančnih garancij in drugih potrdil.</w:t>
      </w:r>
    </w:p>
    <w:p w14:paraId="60F86944" w14:textId="77777777" w:rsidR="004C5AB7" w:rsidRPr="00736B70" w:rsidRDefault="004C5AB7" w:rsidP="00394323">
      <w:pPr>
        <w:spacing w:before="120" w:after="120" w:line="259" w:lineRule="auto"/>
        <w:rPr>
          <w:rFonts w:cs="Arial"/>
          <w:sz w:val="6"/>
          <w:szCs w:val="6"/>
        </w:rPr>
      </w:pPr>
    </w:p>
    <w:p w14:paraId="34EB36A7" w14:textId="77777777" w:rsidR="00CC17A6" w:rsidRPr="00736B70" w:rsidRDefault="00EB1C98" w:rsidP="00394323">
      <w:pPr>
        <w:spacing w:before="120" w:after="120" w:line="259" w:lineRule="auto"/>
        <w:rPr>
          <w:rFonts w:cs="Arial"/>
          <w:szCs w:val="20"/>
        </w:rPr>
      </w:pPr>
      <w:r w:rsidRPr="00736B70">
        <w:rPr>
          <w:rFonts w:cs="Arial"/>
          <w:szCs w:val="20"/>
        </w:rPr>
        <w:t xml:space="preserve">Če se naročnik v roku 8 dni </w:t>
      </w:r>
      <w:r w:rsidR="00CC17A6" w:rsidRPr="00736B70">
        <w:rPr>
          <w:rFonts w:cs="Arial"/>
          <w:szCs w:val="20"/>
        </w:rPr>
        <w:t xml:space="preserve">neopravičeno </w:t>
      </w:r>
      <w:r w:rsidRPr="00736B70">
        <w:rPr>
          <w:rFonts w:cs="Arial"/>
          <w:szCs w:val="20"/>
        </w:rPr>
        <w:t>ne odzove</w:t>
      </w:r>
      <w:r w:rsidR="004C5AB7" w:rsidRPr="00736B70">
        <w:rPr>
          <w:rFonts w:cs="Arial"/>
          <w:szCs w:val="20"/>
        </w:rPr>
        <w:t xml:space="preserve"> </w:t>
      </w:r>
      <w:r w:rsidR="004835D8" w:rsidRPr="00736B70">
        <w:rPr>
          <w:rFonts w:cs="Arial"/>
          <w:szCs w:val="20"/>
        </w:rPr>
        <w:t xml:space="preserve">pisnemu </w:t>
      </w:r>
      <w:r w:rsidR="004C5AB7" w:rsidRPr="00736B70">
        <w:rPr>
          <w:rFonts w:cs="Arial"/>
          <w:szCs w:val="20"/>
        </w:rPr>
        <w:t>pozivu izvajalca naj prevzame dela, sestavi izva</w:t>
      </w:r>
      <w:r w:rsidRPr="00736B70">
        <w:rPr>
          <w:rFonts w:cs="Arial"/>
          <w:szCs w:val="20"/>
        </w:rPr>
        <w:t>jalec prevzemni zapisnik v njegovi</w:t>
      </w:r>
      <w:r w:rsidR="004C5AB7" w:rsidRPr="00736B70">
        <w:rPr>
          <w:rFonts w:cs="Arial"/>
          <w:szCs w:val="20"/>
        </w:rPr>
        <w:t xml:space="preserve"> odsotnosti.</w:t>
      </w:r>
      <w:r w:rsidR="00CC17A6" w:rsidRPr="00736B70">
        <w:rPr>
          <w:rFonts w:cs="Arial"/>
          <w:szCs w:val="20"/>
        </w:rPr>
        <w:t xml:space="preserve"> </w:t>
      </w:r>
      <w:r w:rsidR="004C5AB7" w:rsidRPr="00736B70">
        <w:rPr>
          <w:rFonts w:cs="Arial"/>
          <w:szCs w:val="20"/>
        </w:rPr>
        <w:t>Z dnem izročitve zapisnika naročniku nastopijo pravne posledice, povezane z izročitvijo in prevzemom del.</w:t>
      </w:r>
      <w:r w:rsidR="00CC17A6" w:rsidRPr="00736B70">
        <w:rPr>
          <w:rFonts w:cs="Arial"/>
          <w:szCs w:val="20"/>
        </w:rPr>
        <w:t xml:space="preserve"> </w:t>
      </w:r>
    </w:p>
    <w:p w14:paraId="3E9C70DF" w14:textId="77777777" w:rsidR="004C5AB7" w:rsidRPr="00736B70" w:rsidRDefault="004C5AB7" w:rsidP="00394323">
      <w:pPr>
        <w:spacing w:before="120" w:after="120" w:line="259" w:lineRule="auto"/>
        <w:rPr>
          <w:rFonts w:cs="Arial"/>
          <w:szCs w:val="20"/>
        </w:rPr>
      </w:pPr>
      <w:r w:rsidRPr="00736B70">
        <w:rPr>
          <w:rFonts w:cs="Arial"/>
          <w:szCs w:val="20"/>
        </w:rPr>
        <w:t>Če pogodbene stranke s primopredajnim zapisnikom ugotovijo, da mora izvajalec določena dela dokončati, popraviti ali jih takoj ponovno izvesti, pa izvajalec tega v s strani naročnika postavljenem roku ne stori</w:t>
      </w:r>
      <w:r w:rsidR="00CC17A6" w:rsidRPr="00736B70">
        <w:rPr>
          <w:rFonts w:cs="Arial"/>
          <w:szCs w:val="20"/>
        </w:rPr>
        <w:t xml:space="preserve"> (rok je lahko dolg največ osem dni)</w:t>
      </w:r>
      <w:r w:rsidRPr="00736B70">
        <w:rPr>
          <w:rFonts w:cs="Arial"/>
          <w:szCs w:val="20"/>
        </w:rPr>
        <w:t>, sme naročnik dela naročiti drugemu izvajalcu, ki jih le-ta izvede na izvajalčev račun s pribitkom vseh stroškov, ki jih je utrpel naročnik.</w:t>
      </w:r>
    </w:p>
    <w:p w14:paraId="12A2EA70" w14:textId="77777777" w:rsidR="004C5AB7" w:rsidRPr="00736B70" w:rsidRDefault="004C5AB7" w:rsidP="00394323">
      <w:pPr>
        <w:spacing w:before="120" w:after="120" w:line="259" w:lineRule="auto"/>
        <w:rPr>
          <w:rFonts w:cs="Arial"/>
          <w:szCs w:val="20"/>
        </w:rPr>
      </w:pPr>
      <w:r w:rsidRPr="00736B70">
        <w:rPr>
          <w:rFonts w:cs="Arial"/>
          <w:szCs w:val="20"/>
        </w:rPr>
        <w:t>Če pogodbene stranke s primopredajnim zapisnikom ugotovijo, da mora izvajalec določena dela dokončati, popraviti ali jih takoj ponovno izvesti, se šteje, da so bila dela uspešno dokončana in prevzeta (oziroma predana) šele takrat, ko izvajalec izpolni zahteve naročnika iz primopredajnega zapisnika in se sestavi nov zapisnik o odpravi s primopredajnim zapisnikom ugotovljenih pomanjkljivosti.</w:t>
      </w:r>
    </w:p>
    <w:p w14:paraId="0F0892D9" w14:textId="77777777" w:rsidR="008A6669" w:rsidRPr="00736B70" w:rsidRDefault="008A6669" w:rsidP="00394323">
      <w:pPr>
        <w:spacing w:before="120" w:after="120" w:line="259" w:lineRule="auto"/>
        <w:rPr>
          <w:rFonts w:cs="Arial"/>
          <w:szCs w:val="20"/>
        </w:rPr>
      </w:pPr>
    </w:p>
    <w:p w14:paraId="56F63F3C"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3FE4C7AC" w14:textId="77777777" w:rsidR="00CC17A6" w:rsidRPr="00736B70" w:rsidRDefault="004C5AB7" w:rsidP="00394323">
      <w:pPr>
        <w:spacing w:before="120" w:after="120" w:line="259" w:lineRule="auto"/>
        <w:rPr>
          <w:rFonts w:cs="Arial"/>
          <w:szCs w:val="20"/>
        </w:rPr>
      </w:pPr>
      <w:r w:rsidRPr="00736B70">
        <w:rPr>
          <w:rFonts w:cs="Arial"/>
          <w:szCs w:val="20"/>
        </w:rPr>
        <w:t>Ob končni primopredaji del mora izvajalec naročniku izročiti vso dokumentacijo v zvezi s predmetom pogodbe, vso dokumentacijo, ki je bila zahtevana v postopku javnega razpisa.</w:t>
      </w:r>
      <w:r w:rsidR="00CC17A6" w:rsidRPr="00736B70">
        <w:rPr>
          <w:rFonts w:cs="Arial"/>
          <w:szCs w:val="20"/>
        </w:rPr>
        <w:t xml:space="preserve"> Šteje se, da je sprejem in izročitev izvedenih del uspešen, ko:</w:t>
      </w:r>
    </w:p>
    <w:p w14:paraId="46CCFA62" w14:textId="77777777" w:rsidR="00CC17A6" w:rsidRPr="00736B70" w:rsidRDefault="00CC17A6" w:rsidP="00394323">
      <w:pPr>
        <w:numPr>
          <w:ilvl w:val="0"/>
          <w:numId w:val="29"/>
        </w:numPr>
        <w:spacing w:before="120" w:after="120" w:line="259" w:lineRule="auto"/>
        <w:rPr>
          <w:rFonts w:cs="Arial"/>
          <w:szCs w:val="20"/>
        </w:rPr>
      </w:pPr>
      <w:r w:rsidRPr="00736B70">
        <w:rPr>
          <w:rFonts w:cs="Arial"/>
          <w:szCs w:val="20"/>
        </w:rPr>
        <w:t>izvajalec odpravi vse pomanjkljivosti in napake glede kvalitete in količine izvedenih del;</w:t>
      </w:r>
    </w:p>
    <w:p w14:paraId="40AE66D4" w14:textId="77777777" w:rsidR="00CC17A6" w:rsidRPr="00736B70" w:rsidRDefault="00CC17A6" w:rsidP="00394323">
      <w:pPr>
        <w:numPr>
          <w:ilvl w:val="0"/>
          <w:numId w:val="29"/>
        </w:numPr>
        <w:spacing w:before="120" w:after="120" w:line="259" w:lineRule="auto"/>
        <w:rPr>
          <w:rFonts w:cs="Arial"/>
          <w:szCs w:val="20"/>
        </w:rPr>
      </w:pPr>
      <w:r w:rsidRPr="00736B70">
        <w:rPr>
          <w:rFonts w:cs="Arial"/>
          <w:szCs w:val="20"/>
        </w:rPr>
        <w:t>izvajalec naročniku izroči vso tehnično dokumentacijo, ki jo je prejel ob podpisu pogodbe, PID v predpisanem številu tiskanih izvodov in enem v digitalni obliki, kakor tudi vso ostalo dokumentacijo (projekt za vzdrževanje in obratovanje objekta, dokumentacijo o kvaliteti izvedenih del – atesti, certifikati, garancijski listi, pisna navodila za uporabo in obratovanje, spisek pooblaščenih oseb za odpravo napak v garancijski dobi, DOZ, NOV, ipd. ),</w:t>
      </w:r>
    </w:p>
    <w:p w14:paraId="7DABBC10" w14:textId="77777777" w:rsidR="00B5160E" w:rsidRPr="00736B70" w:rsidRDefault="00CC17A6" w:rsidP="00394323">
      <w:pPr>
        <w:numPr>
          <w:ilvl w:val="0"/>
          <w:numId w:val="29"/>
        </w:numPr>
        <w:spacing w:before="120" w:after="120" w:line="259" w:lineRule="auto"/>
        <w:rPr>
          <w:rFonts w:cs="Arial"/>
          <w:szCs w:val="20"/>
        </w:rPr>
      </w:pPr>
      <w:r w:rsidRPr="00736B70">
        <w:rPr>
          <w:rFonts w:cs="Arial"/>
          <w:szCs w:val="20"/>
        </w:rPr>
        <w:t>izvajalec naročniku izroči bančno garancijo za odpravo pomanjkljivosti in napak v garancijskem roku najkasneje v os</w:t>
      </w:r>
      <w:r w:rsidR="002806A6" w:rsidRPr="00736B70">
        <w:rPr>
          <w:rFonts w:cs="Arial"/>
          <w:szCs w:val="20"/>
        </w:rPr>
        <w:t>mih dneh po izvedenem končnem ob</w:t>
      </w:r>
      <w:r w:rsidRPr="00736B70">
        <w:rPr>
          <w:rFonts w:cs="Arial"/>
          <w:szCs w:val="20"/>
        </w:rPr>
        <w:t xml:space="preserve">računu ter pred plačilom </w:t>
      </w:r>
      <w:r w:rsidR="002806A6" w:rsidRPr="00736B70">
        <w:rPr>
          <w:rFonts w:cs="Arial"/>
          <w:szCs w:val="20"/>
        </w:rPr>
        <w:t>zadnjega končnega računa</w:t>
      </w:r>
      <w:r w:rsidRPr="00736B70">
        <w:rPr>
          <w:rFonts w:cs="Arial"/>
          <w:szCs w:val="20"/>
        </w:rPr>
        <w:t>.</w:t>
      </w:r>
    </w:p>
    <w:p w14:paraId="405AA4FA" w14:textId="77777777" w:rsidR="008A6669" w:rsidRDefault="008A6669" w:rsidP="008A6669">
      <w:pPr>
        <w:spacing w:before="120" w:after="120" w:line="259" w:lineRule="auto"/>
        <w:rPr>
          <w:rFonts w:cs="Arial"/>
          <w:szCs w:val="20"/>
        </w:rPr>
      </w:pPr>
    </w:p>
    <w:p w14:paraId="13CE85B0" w14:textId="77777777" w:rsidR="00256098" w:rsidRPr="00736B70" w:rsidRDefault="00256098" w:rsidP="008A6669">
      <w:pPr>
        <w:spacing w:before="120" w:after="120" w:line="259" w:lineRule="auto"/>
        <w:rPr>
          <w:rFonts w:cs="Arial"/>
          <w:szCs w:val="20"/>
        </w:rPr>
      </w:pPr>
    </w:p>
    <w:p w14:paraId="7077EBB3" w14:textId="77777777" w:rsidR="004C5AB7" w:rsidRPr="00736B70" w:rsidRDefault="004C5AB7" w:rsidP="00394323">
      <w:pPr>
        <w:pStyle w:val="Naslov1"/>
        <w:spacing w:before="120" w:beforeAutospacing="0" w:after="120" w:afterAutospacing="0" w:line="259" w:lineRule="auto"/>
        <w:ind w:left="357" w:hanging="357"/>
        <w:rPr>
          <w:rFonts w:cs="Arial"/>
          <w:szCs w:val="20"/>
        </w:rPr>
      </w:pPr>
      <w:r w:rsidRPr="00736B70">
        <w:rPr>
          <w:rFonts w:cs="Arial"/>
          <w:szCs w:val="20"/>
        </w:rPr>
        <w:lastRenderedPageBreak/>
        <w:t>ODPRAVA NAPAK OZIROMA POMANJKJIVOSTI TER GARANCIJSKA DOBA</w:t>
      </w:r>
    </w:p>
    <w:p w14:paraId="439A2CE9"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0CB9BC4B" w14:textId="77777777" w:rsidR="00121779" w:rsidRPr="00736B70" w:rsidRDefault="00121779" w:rsidP="00394323">
      <w:pPr>
        <w:spacing w:before="120" w:after="120" w:line="259" w:lineRule="auto"/>
        <w:rPr>
          <w:rFonts w:cs="Arial"/>
          <w:szCs w:val="20"/>
        </w:rPr>
      </w:pPr>
      <w:r w:rsidRPr="00736B70">
        <w:rPr>
          <w:rFonts w:cs="Arial"/>
          <w:szCs w:val="20"/>
        </w:rPr>
        <w:t>Izvajalec jamči, da bodo izvedena dela ob dokončnem prevzemu in ves čas trajanja garancijskega roka v skladu s to pogodbo, predpisi in pravili stroke in da nimajo napak, ki bi onemogočile ali zmanjšale njihovo vrednost ali primernost za redno uporabo.</w:t>
      </w:r>
      <w:r w:rsidR="00263D12" w:rsidRPr="00736B70">
        <w:rPr>
          <w:rFonts w:cs="Arial"/>
          <w:szCs w:val="20"/>
        </w:rPr>
        <w:t xml:space="preserve"> Izvajalec je dolžan opraviti samo tisto vzdrževanje objekta, ki je posledica obratovanja sončne elektrarne. Gre za 5 let garancijske dobe. </w:t>
      </w:r>
    </w:p>
    <w:p w14:paraId="4C792DF6" w14:textId="77777777" w:rsidR="00B744F4" w:rsidRPr="00736B70" w:rsidRDefault="00121779" w:rsidP="00394323">
      <w:pPr>
        <w:spacing w:before="120" w:after="120" w:line="259" w:lineRule="auto"/>
        <w:rPr>
          <w:rFonts w:cs="Arial"/>
          <w:szCs w:val="20"/>
        </w:rPr>
      </w:pPr>
      <w:r w:rsidRPr="00736B70">
        <w:rPr>
          <w:rFonts w:cs="Arial"/>
          <w:szCs w:val="20"/>
        </w:rPr>
        <w:t xml:space="preserve">Izvajalec je dolžan na svoje stroške odpraviti pomanjkljivosti in napake, ki se pokažejo med garancijskim rokom in so nastala zaradi tega, ker se ni držal svojih obveznosti glede kakovosti del in materiala. Naročnik izvajalcu določi primeren rok za odpravo pomanjkljivosti in napak. </w:t>
      </w:r>
    </w:p>
    <w:p w14:paraId="5FE5105B" w14:textId="77777777" w:rsidR="00121779" w:rsidRPr="00736B70" w:rsidRDefault="00121779" w:rsidP="00394323">
      <w:pPr>
        <w:spacing w:before="120" w:after="120" w:line="259" w:lineRule="auto"/>
        <w:rPr>
          <w:rFonts w:cs="Arial"/>
          <w:szCs w:val="20"/>
        </w:rPr>
      </w:pPr>
      <w:r w:rsidRPr="00736B70">
        <w:rPr>
          <w:rFonts w:cs="Arial"/>
          <w:szCs w:val="20"/>
        </w:rPr>
        <w:t>Naročnik ima pravico do povrnitve škode, nastale zaradi pomanjkljivosti in napak nastalih v garancijskem roku.</w:t>
      </w:r>
    </w:p>
    <w:p w14:paraId="71B152AA" w14:textId="77777777" w:rsidR="008A6669" w:rsidRPr="00736B70" w:rsidRDefault="008A6669" w:rsidP="00394323">
      <w:pPr>
        <w:spacing w:before="120" w:after="120" w:line="259" w:lineRule="auto"/>
        <w:rPr>
          <w:rFonts w:cs="Arial"/>
          <w:szCs w:val="20"/>
        </w:rPr>
      </w:pPr>
    </w:p>
    <w:p w14:paraId="3ABD3B45" w14:textId="77777777" w:rsidR="00AE37AC" w:rsidRPr="00736B70" w:rsidRDefault="00D45631" w:rsidP="00394323">
      <w:pPr>
        <w:numPr>
          <w:ilvl w:val="0"/>
          <w:numId w:val="26"/>
        </w:numPr>
        <w:spacing w:before="120" w:after="120" w:line="259" w:lineRule="auto"/>
        <w:jc w:val="center"/>
        <w:rPr>
          <w:rFonts w:cs="Arial"/>
          <w:szCs w:val="20"/>
        </w:rPr>
      </w:pPr>
      <w:r w:rsidRPr="00736B70">
        <w:rPr>
          <w:rFonts w:cs="Arial"/>
          <w:szCs w:val="20"/>
        </w:rPr>
        <w:t>č</w:t>
      </w:r>
      <w:r w:rsidR="00AE37AC" w:rsidRPr="00736B70">
        <w:rPr>
          <w:rFonts w:cs="Arial"/>
          <w:szCs w:val="20"/>
        </w:rPr>
        <w:t>len</w:t>
      </w:r>
    </w:p>
    <w:p w14:paraId="0897951F" w14:textId="62193F59" w:rsidR="00AE37AC" w:rsidRPr="00736B70" w:rsidRDefault="00AE37AC" w:rsidP="00394323">
      <w:pPr>
        <w:spacing w:before="120" w:after="120" w:line="259" w:lineRule="auto"/>
        <w:rPr>
          <w:rFonts w:cs="Arial"/>
          <w:szCs w:val="20"/>
        </w:rPr>
      </w:pPr>
      <w:r w:rsidRPr="00736B70">
        <w:rPr>
          <w:rFonts w:cs="Arial"/>
          <w:szCs w:val="20"/>
        </w:rPr>
        <w:t>Izvajalec mora po spreje</w:t>
      </w:r>
      <w:r w:rsidR="003F3078" w:rsidRPr="00736B70">
        <w:rPr>
          <w:rFonts w:cs="Arial"/>
          <w:szCs w:val="20"/>
        </w:rPr>
        <w:t>mu in izročitvi izvedenih del,</w:t>
      </w:r>
      <w:r w:rsidRPr="00736B70">
        <w:rPr>
          <w:rFonts w:cs="Arial"/>
          <w:szCs w:val="20"/>
        </w:rPr>
        <w:t xml:space="preserve"> najkasn</w:t>
      </w:r>
      <w:r w:rsidR="002806A6" w:rsidRPr="00736B70">
        <w:rPr>
          <w:rFonts w:cs="Arial"/>
          <w:szCs w:val="20"/>
        </w:rPr>
        <w:t>eje pa pred izplačilom po končnem računu</w:t>
      </w:r>
      <w:r w:rsidRPr="00736B70">
        <w:rPr>
          <w:rFonts w:cs="Arial"/>
          <w:szCs w:val="20"/>
        </w:rPr>
        <w:t xml:space="preserve">, izročiti brezpogojno bančno garancijo (ali ustrezno finančno zavarovanje pri zavarovalnici) za odpravo napak v garancijskem roku, v zahtevani obliki in v enakem besedilu kot ga vsebuje vzorec iz razpisne dokumentacije, v višini </w:t>
      </w:r>
      <w:r w:rsidR="00347899" w:rsidRPr="00736B70">
        <w:rPr>
          <w:rFonts w:cs="Arial"/>
          <w:szCs w:val="20"/>
        </w:rPr>
        <w:t>5</w:t>
      </w:r>
      <w:r w:rsidRPr="00736B70">
        <w:rPr>
          <w:rFonts w:cs="Arial"/>
          <w:szCs w:val="20"/>
        </w:rPr>
        <w:t xml:space="preserve"> % končne vrednosti naročila z DDV z veljavnostjo 30 dni več od najdaljšega garancijskega roka, ki se mora glasiti na naročnika </w:t>
      </w:r>
      <w:r w:rsidR="00BA7961">
        <w:rPr>
          <w:rFonts w:cs="Arial"/>
          <w:szCs w:val="20"/>
        </w:rPr>
        <w:t xml:space="preserve">Zdravstveni dom dr. Božidarja Lavriča Cerknica, Cesta 4. maja </w:t>
      </w:r>
      <w:r w:rsidR="00047AFD">
        <w:rPr>
          <w:rFonts w:cs="Arial"/>
          <w:szCs w:val="20"/>
        </w:rPr>
        <w:t xml:space="preserve">17, 1380  Cerknica. </w:t>
      </w:r>
    </w:p>
    <w:p w14:paraId="3A406B94" w14:textId="6EF3036A" w:rsidR="00AE37AC" w:rsidRPr="00736B70" w:rsidRDefault="00AE37AC" w:rsidP="00394323">
      <w:pPr>
        <w:spacing w:before="120" w:after="120" w:line="259" w:lineRule="auto"/>
        <w:rPr>
          <w:rFonts w:cs="Arial"/>
          <w:szCs w:val="20"/>
        </w:rPr>
      </w:pPr>
      <w:r w:rsidRPr="00736B70">
        <w:rPr>
          <w:rFonts w:cs="Arial"/>
          <w:szCs w:val="20"/>
        </w:rPr>
        <w:t xml:space="preserve">Zavarovanje za odpravo napak v garancijskem roku mora biti veljavno najmanj 5 let in 30 dni, šteto od dneva pričetka teka garancijskih rokov določenih v tej pogodbi. </w:t>
      </w:r>
    </w:p>
    <w:p w14:paraId="546BD1C6" w14:textId="77777777" w:rsidR="00AE37AC" w:rsidRPr="00736B70" w:rsidRDefault="00AE37AC" w:rsidP="00394323">
      <w:pPr>
        <w:spacing w:before="120" w:after="120" w:line="259" w:lineRule="auto"/>
        <w:rPr>
          <w:rFonts w:cs="Arial"/>
          <w:szCs w:val="20"/>
        </w:rPr>
      </w:pPr>
      <w:r w:rsidRPr="00736B70">
        <w:rPr>
          <w:rFonts w:cs="Arial"/>
          <w:szCs w:val="20"/>
        </w:rPr>
        <w:t>Vzorec garancije za odpravo napak v garancijskem roku je v razpisni dokumentaciji. Če se garancija ne izroči v predpisanem roku, se unovči garancija za dobro izvedbo pogodbenih obvezn</w:t>
      </w:r>
      <w:r w:rsidR="002806A6" w:rsidRPr="00736B70">
        <w:rPr>
          <w:rFonts w:cs="Arial"/>
          <w:szCs w:val="20"/>
        </w:rPr>
        <w:t>osti in zadrži plačilo po končnem računu</w:t>
      </w:r>
      <w:r w:rsidRPr="00736B70">
        <w:rPr>
          <w:rFonts w:cs="Arial"/>
          <w:szCs w:val="20"/>
        </w:rPr>
        <w:t>.</w:t>
      </w:r>
    </w:p>
    <w:p w14:paraId="475B7DEF" w14:textId="686C6DBA" w:rsidR="00AE37AC" w:rsidRPr="00736B70" w:rsidRDefault="00AE37AC" w:rsidP="00394323">
      <w:pPr>
        <w:spacing w:before="120" w:after="120" w:line="259" w:lineRule="auto"/>
        <w:rPr>
          <w:rFonts w:cs="Arial"/>
          <w:szCs w:val="20"/>
        </w:rPr>
      </w:pPr>
      <w:r w:rsidRPr="00736B70">
        <w:rPr>
          <w:rFonts w:cs="Arial"/>
          <w:szCs w:val="20"/>
        </w:rPr>
        <w:t>Naročnik izrecno opozarja izvajalca, da mora biti garancijska izjava nepogojna. Če izda banka ali zavarovalnica garancijo z izjavo kot n</w:t>
      </w:r>
      <w:r w:rsidR="00EE157C">
        <w:rPr>
          <w:rFonts w:cs="Arial"/>
          <w:szCs w:val="20"/>
        </w:rPr>
        <w:t>p</w:t>
      </w:r>
      <w:r w:rsidRPr="00736B70">
        <w:rPr>
          <w:rFonts w:cs="Arial"/>
          <w:szCs w:val="20"/>
        </w:rPr>
        <w:t>r., da bo izdala garancijo v skladu s svojo poslovno politiko in podobno, predstavlja to pogojno izjavo, za katero bo naročnik štel, da ni ustrezna.</w:t>
      </w:r>
    </w:p>
    <w:p w14:paraId="1BFB0DF9" w14:textId="77777777" w:rsidR="008A6669" w:rsidRPr="00736B70" w:rsidRDefault="008A6669" w:rsidP="00394323">
      <w:pPr>
        <w:spacing w:before="120" w:after="120" w:line="259" w:lineRule="auto"/>
        <w:rPr>
          <w:rFonts w:cs="Arial"/>
          <w:szCs w:val="20"/>
        </w:rPr>
      </w:pPr>
    </w:p>
    <w:p w14:paraId="0953BC43" w14:textId="77777777" w:rsidR="00121779" w:rsidRPr="00736B70" w:rsidRDefault="00121779" w:rsidP="00394323">
      <w:pPr>
        <w:numPr>
          <w:ilvl w:val="0"/>
          <w:numId w:val="26"/>
        </w:numPr>
        <w:spacing w:before="120" w:after="120" w:line="259" w:lineRule="auto"/>
        <w:jc w:val="center"/>
        <w:rPr>
          <w:rFonts w:cs="Arial"/>
          <w:szCs w:val="20"/>
        </w:rPr>
      </w:pPr>
      <w:r w:rsidRPr="00736B70">
        <w:rPr>
          <w:rFonts w:cs="Arial"/>
          <w:szCs w:val="20"/>
        </w:rPr>
        <w:t>člen</w:t>
      </w:r>
    </w:p>
    <w:p w14:paraId="6C6A0FA8" w14:textId="77777777" w:rsidR="00121779" w:rsidRPr="00736B70" w:rsidRDefault="00121779" w:rsidP="00394323">
      <w:pPr>
        <w:spacing w:before="120" w:after="120" w:line="259" w:lineRule="auto"/>
        <w:rPr>
          <w:rFonts w:cs="Arial"/>
          <w:szCs w:val="20"/>
        </w:rPr>
      </w:pPr>
      <w:r w:rsidRPr="00736B70">
        <w:rPr>
          <w:rFonts w:cs="Arial"/>
          <w:szCs w:val="20"/>
        </w:rPr>
        <w:t>Izvajalec je dolžan na poziv naročnika pristopiti k odpravi pomanjkljivosti in napak tako kot sledi:</w:t>
      </w:r>
    </w:p>
    <w:p w14:paraId="3BE79E83" w14:textId="77777777" w:rsidR="00121779" w:rsidRPr="00736B70" w:rsidRDefault="00121779" w:rsidP="00394323">
      <w:pPr>
        <w:numPr>
          <w:ilvl w:val="0"/>
          <w:numId w:val="29"/>
        </w:numPr>
        <w:spacing w:before="120" w:after="120" w:line="259" w:lineRule="auto"/>
        <w:rPr>
          <w:rFonts w:cs="Arial"/>
          <w:szCs w:val="20"/>
        </w:rPr>
      </w:pPr>
      <w:r w:rsidRPr="00736B70">
        <w:rPr>
          <w:rFonts w:cs="Arial"/>
          <w:szCs w:val="20"/>
        </w:rPr>
        <w:t xml:space="preserve">pomanjkljivosti in napake, ki lahko vplivajo na motnje v delovanju objekta in naprav v objektu ali sosednjih objektov in napake, </w:t>
      </w:r>
      <w:r w:rsidR="00D45631" w:rsidRPr="00736B70">
        <w:rPr>
          <w:rFonts w:cs="Arial"/>
          <w:szCs w:val="20"/>
        </w:rPr>
        <w:t>k</w:t>
      </w:r>
      <w:r w:rsidRPr="00736B70">
        <w:rPr>
          <w:rFonts w:cs="Arial"/>
          <w:szCs w:val="20"/>
        </w:rPr>
        <w:t>i povzročajo škodo – takoj,</w:t>
      </w:r>
    </w:p>
    <w:p w14:paraId="3FB8D272" w14:textId="77777777" w:rsidR="00121779" w:rsidRPr="00736B70" w:rsidRDefault="00121779" w:rsidP="00394323">
      <w:pPr>
        <w:numPr>
          <w:ilvl w:val="0"/>
          <w:numId w:val="29"/>
        </w:numPr>
        <w:spacing w:before="120" w:after="120" w:line="259" w:lineRule="auto"/>
        <w:rPr>
          <w:rFonts w:cs="Arial"/>
          <w:szCs w:val="20"/>
        </w:rPr>
      </w:pPr>
      <w:r w:rsidRPr="00736B70">
        <w:rPr>
          <w:rFonts w:cs="Arial"/>
          <w:szCs w:val="20"/>
        </w:rPr>
        <w:t xml:space="preserve">pomanjkljivosti in napake, ki niso nujne in ne povzročajo škode </w:t>
      </w:r>
      <w:r w:rsidR="004903D5" w:rsidRPr="00736B70">
        <w:rPr>
          <w:rFonts w:cs="Arial"/>
          <w:szCs w:val="20"/>
        </w:rPr>
        <w:t xml:space="preserve">- </w:t>
      </w:r>
      <w:r w:rsidRPr="00736B70">
        <w:rPr>
          <w:rFonts w:cs="Arial"/>
          <w:szCs w:val="20"/>
        </w:rPr>
        <w:t>v primernem roku, ki ga določi naročnik.</w:t>
      </w:r>
    </w:p>
    <w:p w14:paraId="306E2480" w14:textId="77777777" w:rsidR="00121779" w:rsidRPr="00736B70" w:rsidRDefault="00121779" w:rsidP="00394323">
      <w:pPr>
        <w:spacing w:before="120" w:after="120" w:line="259" w:lineRule="auto"/>
        <w:rPr>
          <w:rFonts w:cs="Arial"/>
          <w:szCs w:val="20"/>
        </w:rPr>
      </w:pPr>
      <w:r w:rsidRPr="00736B70">
        <w:rPr>
          <w:rFonts w:cs="Arial"/>
          <w:szCs w:val="20"/>
        </w:rPr>
        <w:t>Če izvajalec v primernem roku ne odstrani pomanjkljivosti in se z naročnikom ne dogovori za nov rok, bo naročnik odpravo napake poveril drugemu izvajalcu na stroške izvajalca iz te pogodbe (kot dober gospodar). Naročnik si obračuna 5 % pribitek na vrednost teh del z DDV, v breme izvajalca iz te pogodbe, za kritje svojih manipulativnih stroškov.</w:t>
      </w:r>
    </w:p>
    <w:p w14:paraId="0C7B081D" w14:textId="77777777" w:rsidR="008A6669" w:rsidRPr="00736B70" w:rsidRDefault="008A6669" w:rsidP="00394323">
      <w:pPr>
        <w:spacing w:before="120" w:after="120" w:line="259" w:lineRule="auto"/>
        <w:rPr>
          <w:rFonts w:cs="Arial"/>
          <w:szCs w:val="20"/>
        </w:rPr>
      </w:pPr>
    </w:p>
    <w:p w14:paraId="66F2EA31" w14:textId="77777777" w:rsidR="00121779" w:rsidRPr="00736B70" w:rsidRDefault="00121779" w:rsidP="00394323">
      <w:pPr>
        <w:numPr>
          <w:ilvl w:val="0"/>
          <w:numId w:val="26"/>
        </w:numPr>
        <w:spacing w:before="120" w:after="120" w:line="259" w:lineRule="auto"/>
        <w:jc w:val="center"/>
        <w:rPr>
          <w:rFonts w:cs="Arial"/>
          <w:szCs w:val="20"/>
        </w:rPr>
      </w:pPr>
      <w:r w:rsidRPr="00736B70">
        <w:rPr>
          <w:rFonts w:cs="Arial"/>
          <w:szCs w:val="20"/>
        </w:rPr>
        <w:t>člen</w:t>
      </w:r>
    </w:p>
    <w:p w14:paraId="100F59B5" w14:textId="77777777" w:rsidR="00121779" w:rsidRPr="00736B70" w:rsidRDefault="00121779" w:rsidP="00394323">
      <w:pPr>
        <w:spacing w:before="120" w:after="120" w:line="259" w:lineRule="auto"/>
        <w:rPr>
          <w:rFonts w:cs="Arial"/>
          <w:szCs w:val="20"/>
        </w:rPr>
      </w:pPr>
      <w:r w:rsidRPr="00736B70">
        <w:rPr>
          <w:rFonts w:cs="Arial"/>
          <w:szCs w:val="20"/>
        </w:rPr>
        <w:t xml:space="preserve">Če izvajalec stroškov </w:t>
      </w:r>
      <w:r w:rsidR="00293C25" w:rsidRPr="00736B70">
        <w:rPr>
          <w:rFonts w:cs="Arial"/>
          <w:szCs w:val="20"/>
        </w:rPr>
        <w:t>odprave</w:t>
      </w:r>
      <w:r w:rsidRPr="00736B70">
        <w:rPr>
          <w:rFonts w:cs="Arial"/>
          <w:szCs w:val="20"/>
        </w:rPr>
        <w:t xml:space="preserve"> pomanjkljivosti in napak ne pokrije, lahko naročnik za plačilo stroškov unovči bančno garancijo </w:t>
      </w:r>
      <w:r w:rsidR="00293C25" w:rsidRPr="00736B70">
        <w:rPr>
          <w:rFonts w:cs="Arial"/>
          <w:szCs w:val="20"/>
        </w:rPr>
        <w:t>z</w:t>
      </w:r>
      <w:r w:rsidRPr="00736B70">
        <w:rPr>
          <w:rFonts w:cs="Arial"/>
          <w:szCs w:val="20"/>
        </w:rPr>
        <w:t>a odpravo pomanjkljivosti in napak v garancijskem roku.</w:t>
      </w:r>
    </w:p>
    <w:p w14:paraId="37F12A8E" w14:textId="77777777" w:rsidR="00121779" w:rsidRPr="00736B70" w:rsidRDefault="00293C25" w:rsidP="00394323">
      <w:pPr>
        <w:spacing w:before="120" w:after="120" w:line="259" w:lineRule="auto"/>
        <w:rPr>
          <w:rFonts w:cs="Arial"/>
          <w:szCs w:val="20"/>
        </w:rPr>
      </w:pPr>
      <w:r w:rsidRPr="00736B70">
        <w:rPr>
          <w:rFonts w:cs="Arial"/>
          <w:szCs w:val="20"/>
        </w:rPr>
        <w:t xml:space="preserve">Na podlagi te pogodbe daje izvajalec naročniku polno pravico, da lahko na račun </w:t>
      </w:r>
      <w:r w:rsidR="004903D5" w:rsidRPr="00736B70">
        <w:rPr>
          <w:rFonts w:cs="Arial"/>
          <w:szCs w:val="20"/>
        </w:rPr>
        <w:t xml:space="preserve">izvajalca </w:t>
      </w:r>
      <w:r w:rsidRPr="00736B70">
        <w:rPr>
          <w:rFonts w:cs="Arial"/>
          <w:szCs w:val="20"/>
        </w:rPr>
        <w:t>naroča delo za odpravo pomanjkljivosti in napak, ki izvirajo iz pogodbenih obveznosti, ki bi se pokazale v garancijskem roku in jih izvajalec ne bi odpravil v dogovorjenem roku.</w:t>
      </w:r>
    </w:p>
    <w:p w14:paraId="39FA4D19" w14:textId="77777777" w:rsidR="00293C25" w:rsidRPr="00736B70" w:rsidRDefault="00293C25" w:rsidP="00394323">
      <w:pPr>
        <w:spacing w:before="120" w:after="120" w:line="259" w:lineRule="auto"/>
        <w:rPr>
          <w:rFonts w:cs="Arial"/>
          <w:szCs w:val="20"/>
        </w:rPr>
      </w:pPr>
      <w:r w:rsidRPr="00736B70">
        <w:rPr>
          <w:rFonts w:cs="Arial"/>
          <w:szCs w:val="20"/>
        </w:rPr>
        <w:t>Izvajalec bo račune, ki izvirajo iz zgoraj navedenega vzroka, plačal v 15 dneh po prejemu, sicer bo naročnik za poplačilo teh stroškov unovčil bančno garancijo za odpravo pomanjkljivosti in napak v garancijskem roku.</w:t>
      </w:r>
    </w:p>
    <w:p w14:paraId="282FD30A" w14:textId="77777777" w:rsidR="00293C25" w:rsidRPr="00736B70" w:rsidRDefault="00293C25" w:rsidP="00394323">
      <w:pPr>
        <w:numPr>
          <w:ilvl w:val="0"/>
          <w:numId w:val="26"/>
        </w:numPr>
        <w:spacing w:before="120" w:after="120" w:line="259" w:lineRule="auto"/>
        <w:jc w:val="center"/>
        <w:rPr>
          <w:rFonts w:cs="Arial"/>
          <w:szCs w:val="20"/>
        </w:rPr>
      </w:pPr>
      <w:r w:rsidRPr="00736B70">
        <w:rPr>
          <w:rFonts w:cs="Arial"/>
          <w:szCs w:val="20"/>
        </w:rPr>
        <w:lastRenderedPageBreak/>
        <w:t>člen</w:t>
      </w:r>
    </w:p>
    <w:p w14:paraId="4DBFF84E" w14:textId="77777777" w:rsidR="00293C25" w:rsidRPr="00736B70" w:rsidRDefault="00293C25" w:rsidP="00394323">
      <w:pPr>
        <w:spacing w:before="120" w:after="120" w:line="259" w:lineRule="auto"/>
        <w:rPr>
          <w:rFonts w:cs="Arial"/>
          <w:szCs w:val="20"/>
        </w:rPr>
      </w:pPr>
      <w:r w:rsidRPr="00736B70">
        <w:rPr>
          <w:rFonts w:cs="Arial"/>
          <w:szCs w:val="20"/>
        </w:rPr>
        <w:t>Z namenom, da se objekt po preteku garancijskega roka izroči naročniku v takšnem stanju, kot na začetku garancijskega roka (izključena je obraba zaradi normalne rabe), mora izvajalec izvršiti vsa popravila, zamenjave, rekonstrukcije in odpravo napak</w:t>
      </w:r>
      <w:r w:rsidR="004903D5" w:rsidRPr="00736B70">
        <w:rPr>
          <w:rFonts w:cs="Arial"/>
          <w:szCs w:val="20"/>
        </w:rPr>
        <w:t>, ugotovljenih</w:t>
      </w:r>
      <w:r w:rsidRPr="00736B70">
        <w:rPr>
          <w:rFonts w:cs="Arial"/>
          <w:szCs w:val="20"/>
        </w:rPr>
        <w:t xml:space="preserve"> ob pregledu objekta, ki se bo opravil ob prisotnosti izvajalca in naročnika.</w:t>
      </w:r>
    </w:p>
    <w:p w14:paraId="58A5A1B9" w14:textId="77777777" w:rsidR="00293C25" w:rsidRPr="00736B70" w:rsidRDefault="00293C25" w:rsidP="00394323">
      <w:pPr>
        <w:spacing w:before="120" w:after="120" w:line="259" w:lineRule="auto"/>
        <w:rPr>
          <w:rFonts w:cs="Arial"/>
          <w:szCs w:val="20"/>
        </w:rPr>
      </w:pPr>
      <w:r w:rsidRPr="00736B70">
        <w:rPr>
          <w:rFonts w:cs="Arial"/>
          <w:szCs w:val="20"/>
        </w:rPr>
        <w:t xml:space="preserve">Naročnik je dolžan najkasneje 30 dni pred iztekom garancijskega roka odposlati pisni poziv izvajalcu k pregledu objekta. Izvajalec se je dolžan odzvati najkasneje v 10 dneh od prejema naročnikovega poziva. </w:t>
      </w:r>
    </w:p>
    <w:p w14:paraId="03889FDE" w14:textId="32253F86" w:rsidR="00293C25" w:rsidRPr="00736B70" w:rsidRDefault="00293C25" w:rsidP="00394323">
      <w:pPr>
        <w:spacing w:before="120" w:after="120" w:line="259" w:lineRule="auto"/>
        <w:rPr>
          <w:rFonts w:cs="Arial"/>
          <w:szCs w:val="20"/>
        </w:rPr>
      </w:pPr>
      <w:r w:rsidRPr="00736B70">
        <w:rPr>
          <w:rFonts w:cs="Arial"/>
          <w:szCs w:val="20"/>
        </w:rPr>
        <w:t>Rok za odpravo pomanjkljivosti in napak, ugotovljenih po pregledu objekta iz tega člena, določita izvajalec in naročnik glede na naravo napake.</w:t>
      </w:r>
    </w:p>
    <w:p w14:paraId="2B69AD44" w14:textId="77777777" w:rsidR="008A6669" w:rsidRPr="00736B70" w:rsidRDefault="008A6669" w:rsidP="00394323">
      <w:pPr>
        <w:spacing w:before="120" w:after="120" w:line="259" w:lineRule="auto"/>
        <w:rPr>
          <w:rFonts w:cs="Arial"/>
          <w:szCs w:val="20"/>
        </w:rPr>
      </w:pPr>
    </w:p>
    <w:p w14:paraId="1028C43A" w14:textId="77777777" w:rsidR="00293C25" w:rsidRPr="00736B70" w:rsidRDefault="00293C25" w:rsidP="00394323">
      <w:pPr>
        <w:numPr>
          <w:ilvl w:val="0"/>
          <w:numId w:val="26"/>
        </w:numPr>
        <w:spacing w:before="120" w:after="120" w:line="259" w:lineRule="auto"/>
        <w:jc w:val="center"/>
        <w:rPr>
          <w:rFonts w:cs="Arial"/>
          <w:szCs w:val="20"/>
        </w:rPr>
      </w:pPr>
      <w:r w:rsidRPr="00736B70">
        <w:rPr>
          <w:rFonts w:cs="Arial"/>
          <w:szCs w:val="20"/>
        </w:rPr>
        <w:t>člen</w:t>
      </w:r>
    </w:p>
    <w:p w14:paraId="06FC933B" w14:textId="77777777" w:rsidR="00293C25" w:rsidRPr="00736B70" w:rsidRDefault="00293C25" w:rsidP="00394323">
      <w:pPr>
        <w:spacing w:before="120" w:after="120" w:line="259" w:lineRule="auto"/>
        <w:rPr>
          <w:rFonts w:cs="Arial"/>
          <w:szCs w:val="20"/>
        </w:rPr>
      </w:pPr>
      <w:r w:rsidRPr="00736B70">
        <w:rPr>
          <w:rFonts w:cs="Arial"/>
          <w:szCs w:val="20"/>
        </w:rPr>
        <w:t>Garancijski rok za izvedena dela je:</w:t>
      </w:r>
    </w:p>
    <w:p w14:paraId="22A8EDB7" w14:textId="77777777" w:rsidR="00293C25" w:rsidRPr="00736B70" w:rsidRDefault="00293C25" w:rsidP="00394323">
      <w:pPr>
        <w:numPr>
          <w:ilvl w:val="0"/>
          <w:numId w:val="29"/>
        </w:numPr>
        <w:spacing w:before="120" w:after="120" w:line="259" w:lineRule="auto"/>
        <w:rPr>
          <w:rFonts w:cs="Arial"/>
          <w:szCs w:val="20"/>
        </w:rPr>
      </w:pPr>
      <w:r w:rsidRPr="00736B70">
        <w:rPr>
          <w:rFonts w:cs="Arial"/>
          <w:szCs w:val="20"/>
        </w:rPr>
        <w:t>za kakovost izvedenih del, vgrajene materiale in opremo – dve leti, šteto od dne primopredaje;</w:t>
      </w:r>
    </w:p>
    <w:p w14:paraId="45B4508F" w14:textId="77777777" w:rsidR="00293C25" w:rsidRPr="00736B70" w:rsidRDefault="00293C25" w:rsidP="00394323">
      <w:pPr>
        <w:numPr>
          <w:ilvl w:val="0"/>
          <w:numId w:val="29"/>
        </w:numPr>
        <w:spacing w:before="120" w:after="120" w:line="259" w:lineRule="auto"/>
        <w:rPr>
          <w:rFonts w:cs="Arial"/>
          <w:szCs w:val="20"/>
        </w:rPr>
      </w:pPr>
      <w:r w:rsidRPr="00736B70">
        <w:rPr>
          <w:rFonts w:cs="Arial"/>
          <w:szCs w:val="20"/>
        </w:rPr>
        <w:t>za konstrukcijsko trdnost in varnost – pet let, šteto od dne primopredaje.</w:t>
      </w:r>
    </w:p>
    <w:p w14:paraId="318357F0" w14:textId="77777777" w:rsidR="008A6669" w:rsidRPr="00736B70" w:rsidRDefault="008A6669" w:rsidP="008A6669">
      <w:pPr>
        <w:spacing w:before="120" w:after="120" w:line="259" w:lineRule="auto"/>
        <w:rPr>
          <w:rFonts w:cs="Arial"/>
          <w:szCs w:val="20"/>
        </w:rPr>
      </w:pPr>
    </w:p>
    <w:p w14:paraId="16D171CD"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JAMSTVA IN ZAVAROVANJA</w:t>
      </w:r>
    </w:p>
    <w:p w14:paraId="7C077041"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446A62F3" w14:textId="6D1C8AB7" w:rsidR="004C5AB7" w:rsidRPr="00736B70" w:rsidRDefault="004C5AB7" w:rsidP="00394323">
      <w:pPr>
        <w:spacing w:before="120" w:after="120" w:line="259" w:lineRule="auto"/>
        <w:rPr>
          <w:rFonts w:cs="Arial"/>
          <w:szCs w:val="20"/>
        </w:rPr>
      </w:pPr>
      <w:r w:rsidRPr="00736B70">
        <w:rPr>
          <w:rFonts w:cs="Arial"/>
          <w:szCs w:val="20"/>
        </w:rPr>
        <w:t xml:space="preserve">Izvajalec mora </w:t>
      </w:r>
      <w:r w:rsidR="00565029" w:rsidRPr="00736B70">
        <w:rPr>
          <w:rFonts w:cs="Arial"/>
          <w:szCs w:val="20"/>
        </w:rPr>
        <w:t>najkasneje v 1</w:t>
      </w:r>
      <w:r w:rsidR="00824CBB">
        <w:rPr>
          <w:rFonts w:cs="Arial"/>
          <w:szCs w:val="20"/>
        </w:rPr>
        <w:t>0</w:t>
      </w:r>
      <w:r w:rsidR="00565029" w:rsidRPr="00736B70">
        <w:rPr>
          <w:rFonts w:cs="Arial"/>
          <w:szCs w:val="20"/>
        </w:rPr>
        <w:t xml:space="preserve"> dneh od </w:t>
      </w:r>
      <w:r w:rsidR="007849F6">
        <w:rPr>
          <w:rFonts w:cs="Arial"/>
          <w:szCs w:val="20"/>
        </w:rPr>
        <w:t>podpisa pogodbe</w:t>
      </w:r>
      <w:r w:rsidR="00565029" w:rsidRPr="00736B70">
        <w:rPr>
          <w:rFonts w:cs="Arial"/>
          <w:szCs w:val="20"/>
        </w:rPr>
        <w:t xml:space="preserve"> </w:t>
      </w:r>
      <w:r w:rsidRPr="00736B70">
        <w:rPr>
          <w:rFonts w:cs="Arial"/>
          <w:szCs w:val="20"/>
        </w:rPr>
        <w:t xml:space="preserve">kot pogoj za veljavnost pogodbe naročniku izročiti </w:t>
      </w:r>
      <w:r w:rsidR="00565029" w:rsidRPr="00736B70">
        <w:rPr>
          <w:rFonts w:cs="Arial"/>
          <w:szCs w:val="20"/>
        </w:rPr>
        <w:t>brezpogojno bančno garancijo (ali ustrezno finančno zavarovanje pri zavarovalnici)</w:t>
      </w:r>
      <w:r w:rsidRPr="00736B70">
        <w:rPr>
          <w:rFonts w:cs="Arial"/>
          <w:szCs w:val="20"/>
        </w:rPr>
        <w:t xml:space="preserve"> za dobro izvedbo pogodbenih obveznosti v obliki finančnega zavarovanja v zahtevani obliki glede na vzorec ali navodila iz ra</w:t>
      </w:r>
      <w:r w:rsidR="00EB1C98" w:rsidRPr="00736B70">
        <w:rPr>
          <w:rFonts w:cs="Arial"/>
          <w:szCs w:val="20"/>
        </w:rPr>
        <w:t xml:space="preserve">zpisne dokumentacije, v višini </w:t>
      </w:r>
      <w:r w:rsidR="00E57955">
        <w:rPr>
          <w:rFonts w:cs="Arial"/>
          <w:szCs w:val="20"/>
        </w:rPr>
        <w:t>10</w:t>
      </w:r>
      <w:r w:rsidRPr="00736B70">
        <w:rPr>
          <w:rFonts w:cs="Arial"/>
          <w:szCs w:val="20"/>
        </w:rPr>
        <w:t xml:space="preserve"> % pogodbene </w:t>
      </w:r>
      <w:r w:rsidR="00B744F4" w:rsidRPr="00736B70">
        <w:rPr>
          <w:rFonts w:cs="Arial"/>
          <w:szCs w:val="20"/>
        </w:rPr>
        <w:t>cene</w:t>
      </w:r>
      <w:r w:rsidRPr="00736B70">
        <w:rPr>
          <w:rFonts w:cs="Arial"/>
          <w:szCs w:val="20"/>
        </w:rPr>
        <w:t xml:space="preserve"> z DDV. </w:t>
      </w:r>
    </w:p>
    <w:p w14:paraId="4062EF80" w14:textId="77777777" w:rsidR="004C5AB7" w:rsidRPr="00736B70" w:rsidRDefault="00565029" w:rsidP="00394323">
      <w:pPr>
        <w:spacing w:before="120" w:after="120" w:line="259" w:lineRule="auto"/>
        <w:rPr>
          <w:rFonts w:cs="Arial"/>
          <w:szCs w:val="20"/>
        </w:rPr>
      </w:pPr>
      <w:r w:rsidRPr="00736B70">
        <w:rPr>
          <w:rFonts w:cs="Arial"/>
          <w:szCs w:val="20"/>
        </w:rPr>
        <w:t xml:space="preserve">Zavarovanje za dobro izvedbo del v garancijskem roku mora biti veljavno </w:t>
      </w:r>
      <w:r w:rsidR="00EB2831" w:rsidRPr="00736B70">
        <w:rPr>
          <w:rFonts w:cs="Arial"/>
          <w:szCs w:val="20"/>
        </w:rPr>
        <w:t>še</w:t>
      </w:r>
      <w:r w:rsidRPr="00736B70">
        <w:rPr>
          <w:rFonts w:cs="Arial"/>
          <w:szCs w:val="20"/>
        </w:rPr>
        <w:t xml:space="preserve"> 30 dni, </w:t>
      </w:r>
      <w:r w:rsidR="00EB2831" w:rsidRPr="00736B70">
        <w:rPr>
          <w:rFonts w:cs="Arial"/>
          <w:szCs w:val="20"/>
        </w:rPr>
        <w:t>po določenem roku za dokončanje del.</w:t>
      </w:r>
      <w:r w:rsidRPr="00736B70">
        <w:rPr>
          <w:rFonts w:cs="Arial"/>
          <w:szCs w:val="20"/>
        </w:rPr>
        <w:t xml:space="preserve"> Izvajalec lahko predloži zavarovanje s krajšo veljavnostjo, vendar ga je dolžan en mesec pred potekom </w:t>
      </w:r>
      <w:r w:rsidR="00EB2831" w:rsidRPr="00736B70">
        <w:rPr>
          <w:rFonts w:cs="Arial"/>
          <w:szCs w:val="20"/>
        </w:rPr>
        <w:t xml:space="preserve">roka za dokončanje del </w:t>
      </w:r>
      <w:r w:rsidRPr="00736B70">
        <w:rPr>
          <w:rFonts w:cs="Arial"/>
          <w:szCs w:val="20"/>
        </w:rPr>
        <w:t xml:space="preserve">podaljšati, na način, da skupna veljavnost </w:t>
      </w:r>
      <w:r w:rsidR="00EB2831" w:rsidRPr="00736B70">
        <w:rPr>
          <w:rFonts w:cs="Arial"/>
          <w:szCs w:val="20"/>
        </w:rPr>
        <w:t>še 30 dni po</w:t>
      </w:r>
      <w:r w:rsidRPr="00736B70">
        <w:rPr>
          <w:rFonts w:cs="Arial"/>
          <w:szCs w:val="20"/>
        </w:rPr>
        <w:t xml:space="preserve"> </w:t>
      </w:r>
      <w:r w:rsidR="00EB2831" w:rsidRPr="00736B70">
        <w:rPr>
          <w:rFonts w:cs="Arial"/>
          <w:szCs w:val="20"/>
        </w:rPr>
        <w:t>roku, določenem za opravo del</w:t>
      </w:r>
      <w:r w:rsidRPr="00736B70">
        <w:rPr>
          <w:rFonts w:cs="Arial"/>
          <w:szCs w:val="20"/>
        </w:rPr>
        <w:t xml:space="preserve">. </w:t>
      </w:r>
      <w:r w:rsidR="004C5AB7" w:rsidRPr="00736B70">
        <w:rPr>
          <w:rFonts w:cs="Arial"/>
          <w:szCs w:val="20"/>
        </w:rPr>
        <w:t xml:space="preserve">Izvajalec je dolžan zagotoviti veljavno zavarovanje za ves čas izvedbe del. </w:t>
      </w:r>
    </w:p>
    <w:p w14:paraId="2E8AD891" w14:textId="77777777" w:rsidR="004C5AB7" w:rsidRPr="00736B70" w:rsidRDefault="004C5AB7" w:rsidP="00394323">
      <w:pPr>
        <w:spacing w:before="120" w:after="120" w:line="259" w:lineRule="auto"/>
        <w:rPr>
          <w:rFonts w:cs="Arial"/>
          <w:szCs w:val="20"/>
        </w:rPr>
      </w:pPr>
      <w:r w:rsidRPr="00736B70">
        <w:rPr>
          <w:rFonts w:cs="Arial"/>
          <w:szCs w:val="20"/>
        </w:rPr>
        <w:t>Zavarovanje je lahko predmet unovčitve:</w:t>
      </w:r>
    </w:p>
    <w:p w14:paraId="1FA30F11" w14:textId="77777777" w:rsidR="004C5AB7" w:rsidRPr="00736B70" w:rsidRDefault="004C5AB7" w:rsidP="00394323">
      <w:pPr>
        <w:numPr>
          <w:ilvl w:val="0"/>
          <w:numId w:val="23"/>
        </w:numPr>
        <w:spacing w:before="120" w:after="120" w:line="259" w:lineRule="auto"/>
        <w:rPr>
          <w:rFonts w:cs="Arial"/>
          <w:szCs w:val="20"/>
        </w:rPr>
      </w:pPr>
      <w:r w:rsidRPr="00736B70">
        <w:rPr>
          <w:rFonts w:cs="Arial"/>
          <w:szCs w:val="20"/>
        </w:rPr>
        <w:t>če se bo izkazalo, da izvajalec del v celoti ali delno ne opravlja v skladu s pogodbo, zahtevami razpisne dokumentacije, specifikacij</w:t>
      </w:r>
      <w:r w:rsidR="00565029" w:rsidRPr="00736B70">
        <w:rPr>
          <w:rFonts w:cs="Arial"/>
          <w:szCs w:val="20"/>
        </w:rPr>
        <w:t>ami ali ponudbeno dokumentacijo v dogovorjeni kvaliteti, količini in roku;</w:t>
      </w:r>
    </w:p>
    <w:p w14:paraId="4D85B13A" w14:textId="77777777" w:rsidR="004C5AB7" w:rsidRPr="00736B70" w:rsidRDefault="004C5AB7" w:rsidP="00394323">
      <w:pPr>
        <w:numPr>
          <w:ilvl w:val="0"/>
          <w:numId w:val="23"/>
        </w:numPr>
        <w:spacing w:before="120" w:after="120" w:line="259" w:lineRule="auto"/>
        <w:rPr>
          <w:rFonts w:cs="Arial"/>
          <w:szCs w:val="20"/>
        </w:rPr>
      </w:pPr>
      <w:r w:rsidRPr="00736B70">
        <w:rPr>
          <w:rFonts w:cs="Arial"/>
          <w:szCs w:val="20"/>
        </w:rPr>
        <w:t>če bo naročnik pogodbo razdrl zaradi kršitev na strani izvajalca;</w:t>
      </w:r>
    </w:p>
    <w:p w14:paraId="1CECE4CD" w14:textId="77777777" w:rsidR="004C5AB7" w:rsidRPr="00736B70" w:rsidRDefault="00565029" w:rsidP="00394323">
      <w:pPr>
        <w:numPr>
          <w:ilvl w:val="0"/>
          <w:numId w:val="23"/>
        </w:numPr>
        <w:spacing w:before="120" w:after="120" w:line="259" w:lineRule="auto"/>
        <w:rPr>
          <w:rFonts w:cs="Arial"/>
          <w:szCs w:val="20"/>
        </w:rPr>
      </w:pPr>
      <w:r w:rsidRPr="00736B70">
        <w:rPr>
          <w:rFonts w:cs="Arial"/>
          <w:szCs w:val="20"/>
        </w:rPr>
        <w:t>izvajalec ne poplača svojih podizvajalcev in to naredi naročnik iz garancije;</w:t>
      </w:r>
    </w:p>
    <w:p w14:paraId="47124112" w14:textId="77777777" w:rsidR="00565029" w:rsidRPr="00736B70" w:rsidRDefault="00565029" w:rsidP="00394323">
      <w:pPr>
        <w:numPr>
          <w:ilvl w:val="0"/>
          <w:numId w:val="23"/>
        </w:numPr>
        <w:spacing w:before="120" w:after="120" w:line="259" w:lineRule="auto"/>
        <w:rPr>
          <w:rFonts w:cs="Arial"/>
          <w:szCs w:val="20"/>
        </w:rPr>
      </w:pPr>
      <w:r w:rsidRPr="00736B70">
        <w:rPr>
          <w:rFonts w:cs="Arial"/>
          <w:szCs w:val="20"/>
        </w:rPr>
        <w:t>če izvajalec brez naročnikovega soglasja zamenja podizvajalca, odgovornega vodjo del ali odgovornega vodja gradbišča;</w:t>
      </w:r>
    </w:p>
    <w:p w14:paraId="22573D03" w14:textId="77777777" w:rsidR="004C5AB7" w:rsidRPr="00736B70" w:rsidRDefault="004C5AB7" w:rsidP="00394323">
      <w:pPr>
        <w:numPr>
          <w:ilvl w:val="0"/>
          <w:numId w:val="23"/>
        </w:numPr>
        <w:spacing w:before="120" w:after="120" w:line="259" w:lineRule="auto"/>
        <w:rPr>
          <w:rFonts w:cs="Arial"/>
          <w:szCs w:val="20"/>
        </w:rPr>
      </w:pPr>
      <w:r w:rsidRPr="00736B70">
        <w:rPr>
          <w:rFonts w:cs="Arial"/>
          <w:szCs w:val="20"/>
        </w:rPr>
        <w:t xml:space="preserve">v primeru stečaja, likvidacijskega postopka ali drugega postopka, katerega posledica ali namen je prenehanje poslovanja izvajalca ali </w:t>
      </w:r>
      <w:r w:rsidR="004903D5" w:rsidRPr="00736B70">
        <w:rPr>
          <w:rFonts w:cs="Arial"/>
          <w:szCs w:val="20"/>
        </w:rPr>
        <w:t>kateri koli</w:t>
      </w:r>
      <w:r w:rsidRPr="00736B70">
        <w:rPr>
          <w:rFonts w:cs="Arial"/>
          <w:szCs w:val="20"/>
        </w:rPr>
        <w:t xml:space="preserve"> drug postopek, podoben navedenim postopkom, skladno s predpisi države, v kateri ima izvajalec sedež;</w:t>
      </w:r>
    </w:p>
    <w:p w14:paraId="07CC5E08" w14:textId="77777777" w:rsidR="004C5AB7" w:rsidRPr="00736B70" w:rsidRDefault="004C5AB7" w:rsidP="00394323">
      <w:pPr>
        <w:numPr>
          <w:ilvl w:val="0"/>
          <w:numId w:val="23"/>
        </w:numPr>
        <w:spacing w:before="120" w:after="120" w:line="259" w:lineRule="auto"/>
        <w:rPr>
          <w:rFonts w:cs="Arial"/>
          <w:szCs w:val="20"/>
        </w:rPr>
      </w:pPr>
      <w:r w:rsidRPr="00736B70">
        <w:rPr>
          <w:rFonts w:cs="Arial"/>
          <w:szCs w:val="20"/>
        </w:rPr>
        <w:t>v primeru, če izvajalec naročniku v predvidenem roku ne preda garancije za o</w:t>
      </w:r>
      <w:r w:rsidR="00565029" w:rsidRPr="00736B70">
        <w:rPr>
          <w:rFonts w:cs="Arial"/>
          <w:szCs w:val="20"/>
        </w:rPr>
        <w:t>dpravo napak v garancijski dobi.</w:t>
      </w:r>
    </w:p>
    <w:p w14:paraId="46400663" w14:textId="77777777" w:rsidR="008A6669" w:rsidRDefault="008A6669" w:rsidP="008A6669">
      <w:pPr>
        <w:spacing w:before="120" w:after="120" w:line="259" w:lineRule="auto"/>
        <w:ind w:left="720"/>
        <w:rPr>
          <w:rFonts w:cs="Arial"/>
          <w:szCs w:val="20"/>
        </w:rPr>
      </w:pPr>
    </w:p>
    <w:p w14:paraId="67480F54" w14:textId="77777777" w:rsidR="007D1EDA" w:rsidRDefault="007D1EDA" w:rsidP="008A6669">
      <w:pPr>
        <w:spacing w:before="120" w:after="120" w:line="259" w:lineRule="auto"/>
        <w:ind w:left="720"/>
        <w:rPr>
          <w:rFonts w:cs="Arial"/>
          <w:szCs w:val="20"/>
        </w:rPr>
      </w:pPr>
    </w:p>
    <w:p w14:paraId="38B5682B" w14:textId="77777777" w:rsidR="007D1EDA" w:rsidRDefault="007D1EDA" w:rsidP="008A6669">
      <w:pPr>
        <w:spacing w:before="120" w:after="120" w:line="259" w:lineRule="auto"/>
        <w:ind w:left="720"/>
        <w:rPr>
          <w:rFonts w:cs="Arial"/>
          <w:szCs w:val="20"/>
        </w:rPr>
      </w:pPr>
    </w:p>
    <w:p w14:paraId="34F6BD7D" w14:textId="77777777" w:rsidR="00047AFD" w:rsidRDefault="00047AFD" w:rsidP="008A6669">
      <w:pPr>
        <w:spacing w:before="120" w:after="120" w:line="259" w:lineRule="auto"/>
        <w:ind w:left="720"/>
        <w:rPr>
          <w:rFonts w:cs="Arial"/>
          <w:szCs w:val="20"/>
        </w:rPr>
      </w:pPr>
    </w:p>
    <w:p w14:paraId="63C0BF29" w14:textId="77777777" w:rsidR="00047AFD" w:rsidRPr="00736B70" w:rsidRDefault="00047AFD" w:rsidP="008A6669">
      <w:pPr>
        <w:spacing w:before="120" w:after="120" w:line="259" w:lineRule="auto"/>
        <w:ind w:left="720"/>
        <w:rPr>
          <w:rFonts w:cs="Arial"/>
          <w:szCs w:val="20"/>
        </w:rPr>
      </w:pPr>
    </w:p>
    <w:p w14:paraId="2141E79F"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lastRenderedPageBreak/>
        <w:t>člen</w:t>
      </w:r>
    </w:p>
    <w:p w14:paraId="785F8890" w14:textId="77777777" w:rsidR="00AE37AC" w:rsidRPr="00736B70" w:rsidRDefault="00AE37AC" w:rsidP="00394323">
      <w:pPr>
        <w:spacing w:before="120" w:after="120" w:line="259" w:lineRule="auto"/>
        <w:rPr>
          <w:rFonts w:cs="Arial"/>
          <w:szCs w:val="20"/>
        </w:rPr>
      </w:pPr>
      <w:r w:rsidRPr="00736B70">
        <w:rPr>
          <w:rFonts w:cs="Arial"/>
          <w:szCs w:val="20"/>
        </w:rPr>
        <w:t>Če bo naročnik unovčil garancijo za dobro izvedbo del pogodbenih obveznosti pred dokončanjem pogodbenih del, bo izvajalec v 10 dneh od unovčenja naročniku izročil novo garancijo z enakimi elementi, ko</w:t>
      </w:r>
      <w:r w:rsidR="00ED4701" w:rsidRPr="00736B70">
        <w:rPr>
          <w:rFonts w:cs="Arial"/>
          <w:szCs w:val="20"/>
        </w:rPr>
        <w:t>t</w:t>
      </w:r>
      <w:r w:rsidRPr="00736B70">
        <w:rPr>
          <w:rFonts w:cs="Arial"/>
          <w:szCs w:val="20"/>
        </w:rPr>
        <w:t xml:space="preserve"> je opredeljeno v prejšnjem členu te pogodbe. Če izvajalec v navedenem roku naročniku ne dostavi nove bančne garancije, sm</w:t>
      </w:r>
      <w:r w:rsidR="00903A22" w:rsidRPr="00736B70">
        <w:rPr>
          <w:rFonts w:cs="Arial"/>
          <w:szCs w:val="20"/>
        </w:rPr>
        <w:t>e</w:t>
      </w:r>
      <w:r w:rsidRPr="00736B70">
        <w:rPr>
          <w:rFonts w:cs="Arial"/>
          <w:szCs w:val="20"/>
        </w:rPr>
        <w:t xml:space="preserve"> naročnik ne glede na dejansko nastalo škodo od izvajalca zahtevati plačilo pogodbene kazni v višini 0,2 % od pogodbene cene z DDV.</w:t>
      </w:r>
    </w:p>
    <w:p w14:paraId="0406F94C" w14:textId="77777777" w:rsidR="00AE37AC" w:rsidRPr="00736B70" w:rsidRDefault="00AE37AC" w:rsidP="00394323">
      <w:pPr>
        <w:spacing w:before="120" w:after="120" w:line="259" w:lineRule="auto"/>
        <w:rPr>
          <w:rFonts w:cs="Arial"/>
          <w:szCs w:val="20"/>
        </w:rPr>
      </w:pPr>
      <w:r w:rsidRPr="00736B70">
        <w:rPr>
          <w:rFonts w:cs="Arial"/>
          <w:szCs w:val="20"/>
        </w:rPr>
        <w:t>Če se naročnik, kadarkoli v času veljavnosti te garancije strinja, da se izvajalc</w:t>
      </w:r>
      <w:r w:rsidR="009132C3" w:rsidRPr="00736B70">
        <w:rPr>
          <w:rFonts w:cs="Arial"/>
          <w:szCs w:val="20"/>
        </w:rPr>
        <w:t>u</w:t>
      </w:r>
      <w:r w:rsidRPr="00736B70">
        <w:rPr>
          <w:rFonts w:cs="Arial"/>
          <w:szCs w:val="20"/>
        </w:rPr>
        <w:t xml:space="preserve"> podaljša pogodbeni rok ali v primeru, da izvajalec ni uspel izpolniti pogodbenih obveznosti, se lahko naročnik, izvajalec in banka sporazumno dogovorijo za podaljšanje garancije. Če pride do povečanj</w:t>
      </w:r>
      <w:r w:rsidR="009D7ECF" w:rsidRPr="00736B70">
        <w:rPr>
          <w:rFonts w:cs="Arial"/>
          <w:szCs w:val="20"/>
        </w:rPr>
        <w:t>a</w:t>
      </w:r>
      <w:r w:rsidRPr="00736B70">
        <w:rPr>
          <w:rFonts w:cs="Arial"/>
          <w:szCs w:val="20"/>
        </w:rPr>
        <w:t xml:space="preserve"> pogodbene vrednosti mora izvajalec predložiti novo bančno garancijo v višini 5 % od nove skupne  pogodbene vrednosti z DDV. Podaljšana garancija se mora predložiti z enakimi elementi kot je to določeno za osnovno garancijo, v 15 dneh od prejema podpisanega dodatka k pogodbi s strani naročnika, s katerim podaljšujeta rok ali s katerim se povečuje pogodbena vrednost.</w:t>
      </w:r>
    </w:p>
    <w:p w14:paraId="1C667B38" w14:textId="77777777" w:rsidR="008A6669" w:rsidRPr="00736B70" w:rsidRDefault="008A6669" w:rsidP="00394323">
      <w:pPr>
        <w:spacing w:before="120" w:after="120" w:line="259" w:lineRule="auto"/>
        <w:rPr>
          <w:rFonts w:cs="Arial"/>
          <w:szCs w:val="20"/>
        </w:rPr>
      </w:pPr>
    </w:p>
    <w:p w14:paraId="2291D176" w14:textId="77777777" w:rsidR="00293C25" w:rsidRPr="00736B70" w:rsidRDefault="00293C25" w:rsidP="00394323">
      <w:pPr>
        <w:numPr>
          <w:ilvl w:val="0"/>
          <w:numId w:val="26"/>
        </w:numPr>
        <w:spacing w:before="120" w:after="120" w:line="259" w:lineRule="auto"/>
        <w:jc w:val="center"/>
        <w:rPr>
          <w:rFonts w:cs="Arial"/>
          <w:szCs w:val="20"/>
        </w:rPr>
      </w:pPr>
      <w:r w:rsidRPr="00736B70">
        <w:rPr>
          <w:rFonts w:cs="Arial"/>
          <w:szCs w:val="20"/>
        </w:rPr>
        <w:t>člen</w:t>
      </w:r>
    </w:p>
    <w:p w14:paraId="4F1D6599" w14:textId="7561D700" w:rsidR="004C5AB7" w:rsidRPr="00736B70" w:rsidRDefault="0037189A" w:rsidP="00394323">
      <w:pPr>
        <w:spacing w:before="120" w:after="120" w:line="259" w:lineRule="auto"/>
        <w:rPr>
          <w:rFonts w:cs="Arial"/>
          <w:szCs w:val="20"/>
        </w:rPr>
      </w:pPr>
      <w:r w:rsidRPr="00736B70">
        <w:rPr>
          <w:rFonts w:cs="Arial"/>
          <w:szCs w:val="20"/>
        </w:rPr>
        <w:t>Od začetka pogodbenih del do njihove izročitve naročniku, mora izvajalec</w:t>
      </w:r>
      <w:r w:rsidR="008A3E79" w:rsidRPr="00736B70">
        <w:rPr>
          <w:rFonts w:cs="Arial"/>
          <w:szCs w:val="20"/>
        </w:rPr>
        <w:t xml:space="preserve"> samo za izgradnjo sončne elektrarne </w:t>
      </w:r>
      <w:r w:rsidRPr="00736B70">
        <w:rPr>
          <w:rFonts w:cs="Arial"/>
          <w:szCs w:val="20"/>
        </w:rPr>
        <w:t>primerno zavarovati in varovati objekt, ljudi na objektu, odgovornost poti tretjim osebam, dela, opremo in material pred okvarami, propadanjem, odnašanjem in uničenjem, na lastne stroške. V tej zvezi trpi izvajalec tudi riziko in polno odškodninsko odgovornost.</w:t>
      </w:r>
      <w:r w:rsidR="007D5473" w:rsidRPr="00736B70">
        <w:rPr>
          <w:rFonts w:cs="Arial"/>
          <w:szCs w:val="20"/>
        </w:rPr>
        <w:t xml:space="preserve"> To se nanaša samo na predmet pogodbe.  </w:t>
      </w:r>
    </w:p>
    <w:p w14:paraId="35CF6E3B" w14:textId="77777777" w:rsidR="0037189A" w:rsidRPr="00736B70" w:rsidRDefault="0037189A" w:rsidP="00394323">
      <w:pPr>
        <w:spacing w:before="120" w:after="120" w:line="259" w:lineRule="auto"/>
        <w:rPr>
          <w:rFonts w:cs="Arial"/>
          <w:szCs w:val="20"/>
        </w:rPr>
      </w:pPr>
      <w:r w:rsidRPr="00736B70">
        <w:rPr>
          <w:rFonts w:cs="Arial"/>
          <w:szCs w:val="20"/>
        </w:rPr>
        <w:t>V primeru razveze pogodbe preide takoj ob razvezi obveznost varovanja objekta in posest na naročnika</w:t>
      </w:r>
      <w:r w:rsidR="009132C3" w:rsidRPr="00736B70">
        <w:rPr>
          <w:rFonts w:cs="Arial"/>
          <w:szCs w:val="20"/>
        </w:rPr>
        <w:t>.</w:t>
      </w:r>
      <w:r w:rsidRPr="00736B70">
        <w:rPr>
          <w:rFonts w:cs="Arial"/>
          <w:szCs w:val="20"/>
        </w:rPr>
        <w:t xml:space="preserve"> Izvajalec se ob razvezi pogodbe odpoveduje vsakršnim zahtevkom in ugovorom iz naslova posestnega varstva objekta in odškodninskim zahtevkom ter se zavezuje takoj fizično umakniti iz objekta in njegove okolice.</w:t>
      </w:r>
    </w:p>
    <w:p w14:paraId="71C4AA7E" w14:textId="77777777" w:rsidR="008A6669" w:rsidRPr="00736B70" w:rsidRDefault="008A6669" w:rsidP="00394323">
      <w:pPr>
        <w:spacing w:before="120" w:after="120" w:line="259" w:lineRule="auto"/>
        <w:rPr>
          <w:rFonts w:cs="Arial"/>
          <w:szCs w:val="20"/>
        </w:rPr>
      </w:pPr>
    </w:p>
    <w:p w14:paraId="20CD948B" w14:textId="77777777" w:rsidR="0037189A" w:rsidRPr="00736B70" w:rsidRDefault="0037189A" w:rsidP="00394323">
      <w:pPr>
        <w:numPr>
          <w:ilvl w:val="0"/>
          <w:numId w:val="26"/>
        </w:numPr>
        <w:spacing w:before="120" w:after="120" w:line="259" w:lineRule="auto"/>
        <w:jc w:val="center"/>
        <w:rPr>
          <w:rFonts w:cs="Arial"/>
          <w:szCs w:val="20"/>
        </w:rPr>
      </w:pPr>
      <w:r w:rsidRPr="00736B70">
        <w:rPr>
          <w:rFonts w:cs="Arial"/>
          <w:szCs w:val="20"/>
        </w:rPr>
        <w:t>člen</w:t>
      </w:r>
    </w:p>
    <w:p w14:paraId="09C85A36" w14:textId="77777777" w:rsidR="0037189A" w:rsidRPr="00736B70" w:rsidRDefault="0037189A" w:rsidP="00394323">
      <w:pPr>
        <w:spacing w:before="120" w:after="120" w:line="259" w:lineRule="auto"/>
        <w:rPr>
          <w:rFonts w:cs="Arial"/>
          <w:szCs w:val="20"/>
        </w:rPr>
      </w:pPr>
      <w:r w:rsidRPr="00736B70">
        <w:rPr>
          <w:rFonts w:cs="Arial"/>
          <w:szCs w:val="20"/>
        </w:rPr>
        <w:t>D</w:t>
      </w:r>
      <w:r w:rsidR="00923144" w:rsidRPr="00736B70">
        <w:rPr>
          <w:rFonts w:cs="Arial"/>
          <w:szCs w:val="20"/>
        </w:rPr>
        <w:t>o</w:t>
      </w:r>
      <w:r w:rsidRPr="00736B70">
        <w:rPr>
          <w:rFonts w:cs="Arial"/>
          <w:szCs w:val="20"/>
        </w:rPr>
        <w:t xml:space="preserve"> prevzema in izročitve izvedenih del trpi riziko in nosi polno odgovornost za vsakršno škodo, propadanje, uničenje, odnašanje in okvare, ljudi na objektu, tretjih oseb, materiala in opreme, izvajalec. </w:t>
      </w:r>
    </w:p>
    <w:p w14:paraId="6639888E" w14:textId="77777777" w:rsidR="0037189A" w:rsidRPr="00736B70" w:rsidRDefault="0037189A" w:rsidP="00394323">
      <w:pPr>
        <w:spacing w:before="120" w:after="120" w:line="259" w:lineRule="auto"/>
        <w:rPr>
          <w:rFonts w:cs="Arial"/>
          <w:szCs w:val="20"/>
        </w:rPr>
      </w:pPr>
      <w:r w:rsidRPr="00736B70">
        <w:rPr>
          <w:rFonts w:cs="Arial"/>
          <w:szCs w:val="20"/>
        </w:rPr>
        <w:t>Po sprejemu in izročitvi pogodbenih del trpi riziko naključnega propadanja in okvare naročnik.</w:t>
      </w:r>
    </w:p>
    <w:p w14:paraId="48389F9B" w14:textId="77777777" w:rsidR="008A6669" w:rsidRDefault="008A6669" w:rsidP="00394323">
      <w:pPr>
        <w:spacing w:before="120" w:after="120" w:line="259" w:lineRule="auto"/>
        <w:rPr>
          <w:rFonts w:cs="Arial"/>
          <w:szCs w:val="20"/>
        </w:rPr>
      </w:pPr>
    </w:p>
    <w:p w14:paraId="28C44A44" w14:textId="3E6C3323" w:rsidR="00E45B2B" w:rsidRDefault="00E45B2B" w:rsidP="00E45B2B">
      <w:pPr>
        <w:pStyle w:val="Naslov1"/>
        <w:spacing w:before="120" w:beforeAutospacing="0" w:after="120" w:afterAutospacing="0" w:line="259" w:lineRule="auto"/>
        <w:ind w:left="357" w:hanging="357"/>
        <w:rPr>
          <w:rFonts w:cs="Arial"/>
          <w:szCs w:val="20"/>
        </w:rPr>
      </w:pPr>
      <w:r>
        <w:rPr>
          <w:rFonts w:cs="Arial"/>
          <w:szCs w:val="20"/>
        </w:rPr>
        <w:t xml:space="preserve">PREVENTIVNO VZDRŽEVANJE </w:t>
      </w:r>
      <w:r w:rsidR="00B67537">
        <w:rPr>
          <w:rFonts w:cs="Arial"/>
          <w:szCs w:val="20"/>
        </w:rPr>
        <w:t>SONČNE ELEKTRARNE</w:t>
      </w:r>
    </w:p>
    <w:p w14:paraId="0F5BF93B" w14:textId="77777777" w:rsidR="00B67537" w:rsidRPr="00B67537" w:rsidRDefault="00B67537" w:rsidP="00B67537"/>
    <w:p w14:paraId="2DFCA4B4" w14:textId="77777777" w:rsidR="00B67537" w:rsidRPr="00B67537" w:rsidRDefault="00B67537" w:rsidP="00B67537">
      <w:pPr>
        <w:spacing w:before="120" w:after="120" w:line="259" w:lineRule="auto"/>
        <w:rPr>
          <w:rFonts w:ascii="Calibri" w:hAnsi="Calibri"/>
        </w:rPr>
      </w:pPr>
      <w:r w:rsidRPr="00B67537">
        <w:t xml:space="preserve">Z </w:t>
      </w:r>
      <w:r w:rsidRPr="00B67537">
        <w:rPr>
          <w:rFonts w:cs="Arial"/>
          <w:szCs w:val="20"/>
        </w:rPr>
        <w:t>izvajalcem</w:t>
      </w:r>
      <w:r w:rsidRPr="00B67537">
        <w:t xml:space="preserve"> oz. gospodarskim subjektom se pred prevzemom elektrarne podpiše posebna pogodba o 10- letnem preventivnem vzdrževanju sončne elektrarne, in sicer:</w:t>
      </w:r>
    </w:p>
    <w:p w14:paraId="504765E1" w14:textId="77777777" w:rsidR="00B67537" w:rsidRDefault="00B67537" w:rsidP="00B67537">
      <w:pPr>
        <w:spacing w:before="120" w:after="120" w:line="259" w:lineRule="auto"/>
      </w:pPr>
      <w:r>
        <w:t xml:space="preserve">Letno </w:t>
      </w:r>
      <w:r w:rsidRPr="00B67537">
        <w:rPr>
          <w:rFonts w:cs="Arial"/>
          <w:szCs w:val="20"/>
        </w:rPr>
        <w:t>preventivno</w:t>
      </w:r>
      <w:r>
        <w:t xml:space="preserve"> vzdrževanje sončne elektrarne zajema splošni pregled (pregled prisotnosti zahtevane dokumentacije, pregled splošnega stanja celotne instalacije, kot so vodniki, kontakti, korozija, kontrola solarnih modulov, kot so stekla, okvirji, priključki, kontrola ozemljitev in sistema zaščitnih vodnikov, kontrola stanja spojišč in napetostnih zaščit), Pregled delovanja razsmernikov, pregled proizvodnje, diagnostika morebitnih motenj v delovanju in potencialnih okvar, pregled delovanja elektrarne z IR kamero po potrebi, fizični pregled strelovoda, zapisnik z dokazilom o opravljenem servisnem pregledu, manjša popravila, letno poročilo o delovanju elektrarne.</w:t>
      </w:r>
    </w:p>
    <w:p w14:paraId="5E1C566F" w14:textId="77777777" w:rsidR="00B67537" w:rsidRDefault="00B67537" w:rsidP="00B67537">
      <w:pPr>
        <w:pStyle w:val="Odstavekseznama"/>
      </w:pPr>
    </w:p>
    <w:p w14:paraId="002CB72C" w14:textId="77777777" w:rsidR="00B67537" w:rsidRDefault="00B67537" w:rsidP="00B67537">
      <w:pPr>
        <w:spacing w:before="120" w:after="120" w:line="259" w:lineRule="auto"/>
      </w:pPr>
      <w:r>
        <w:t xml:space="preserve">Na zahtevo </w:t>
      </w:r>
      <w:r w:rsidRPr="00B67537">
        <w:rPr>
          <w:rFonts w:cs="Arial"/>
          <w:szCs w:val="20"/>
        </w:rPr>
        <w:t>naročnika</w:t>
      </w:r>
      <w:r>
        <w:t xml:space="preserve"> in proti plačilu bo moral ponudnik zagotavljati intervencijske preglede tudi med letom, zlasti po izrednih vremenskih razmerah in ob napakah sončne elektrarne.</w:t>
      </w:r>
    </w:p>
    <w:p w14:paraId="222ACCBF" w14:textId="77777777" w:rsidR="00E45B2B" w:rsidRDefault="00E45B2B" w:rsidP="00394323">
      <w:pPr>
        <w:spacing w:before="120" w:after="120" w:line="259" w:lineRule="auto"/>
        <w:rPr>
          <w:rFonts w:cs="Arial"/>
          <w:szCs w:val="20"/>
        </w:rPr>
      </w:pPr>
    </w:p>
    <w:p w14:paraId="3CF1962E" w14:textId="77777777" w:rsidR="00E45B2B" w:rsidRPr="00736B70" w:rsidRDefault="00E45B2B" w:rsidP="00394323">
      <w:pPr>
        <w:spacing w:before="120" w:after="120" w:line="259" w:lineRule="auto"/>
        <w:rPr>
          <w:rFonts w:cs="Arial"/>
          <w:szCs w:val="20"/>
        </w:rPr>
      </w:pPr>
    </w:p>
    <w:p w14:paraId="3F4FC5FD" w14:textId="77777777" w:rsidR="00EB1C98" w:rsidRPr="00736B70" w:rsidRDefault="00D607A1" w:rsidP="00394323">
      <w:pPr>
        <w:pStyle w:val="Naslov1"/>
        <w:spacing w:before="120" w:beforeAutospacing="0" w:after="120" w:afterAutospacing="0" w:line="259" w:lineRule="auto"/>
        <w:rPr>
          <w:rFonts w:cs="Arial"/>
          <w:szCs w:val="20"/>
        </w:rPr>
      </w:pPr>
      <w:r w:rsidRPr="00736B70">
        <w:rPr>
          <w:rFonts w:cs="Arial"/>
          <w:szCs w:val="20"/>
        </w:rPr>
        <w:lastRenderedPageBreak/>
        <w:t>ODSTOP OD POGODBE</w:t>
      </w:r>
    </w:p>
    <w:p w14:paraId="726B5C17"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1BB8CEC0" w14:textId="77777777" w:rsidR="004C5AB7" w:rsidRPr="00736B70" w:rsidRDefault="004C5AB7" w:rsidP="00394323">
      <w:pPr>
        <w:spacing w:before="120" w:after="120" w:line="259" w:lineRule="auto"/>
        <w:rPr>
          <w:rFonts w:cs="Arial"/>
          <w:szCs w:val="20"/>
        </w:rPr>
      </w:pPr>
      <w:r w:rsidRPr="00736B70">
        <w:rPr>
          <w:rFonts w:cs="Arial"/>
          <w:szCs w:val="20"/>
        </w:rPr>
        <w:t>Če pride do prekinitve del oziroma do razdrtja pogodbe po krivdi ene od pogodbenih strank, nosi nastale stroške tista pogodbena stranka, ki je povzročila prekinitev dela ali razdrtje pogodbe.</w:t>
      </w:r>
    </w:p>
    <w:p w14:paraId="1BE060E9" w14:textId="77777777" w:rsidR="004C5AB7" w:rsidRPr="00736B70" w:rsidRDefault="00EB1C98" w:rsidP="00394323">
      <w:pPr>
        <w:spacing w:before="120" w:after="120" w:line="259" w:lineRule="auto"/>
        <w:rPr>
          <w:rFonts w:cs="Arial"/>
          <w:szCs w:val="20"/>
        </w:rPr>
      </w:pPr>
      <w:r w:rsidRPr="00736B70">
        <w:rPr>
          <w:rFonts w:cs="Arial"/>
          <w:szCs w:val="20"/>
        </w:rPr>
        <w:t>Naročnik ima</w:t>
      </w:r>
      <w:r w:rsidR="004C5AB7" w:rsidRPr="00736B70">
        <w:rPr>
          <w:rFonts w:cs="Arial"/>
          <w:szCs w:val="20"/>
        </w:rPr>
        <w:t xml:space="preserve"> pravico odstopiti od pogodbe </w:t>
      </w:r>
      <w:r w:rsidR="004903D5" w:rsidRPr="00736B70">
        <w:rPr>
          <w:rFonts w:cs="Arial"/>
          <w:szCs w:val="20"/>
        </w:rPr>
        <w:t>kadar koli</w:t>
      </w:r>
      <w:r w:rsidR="004C5AB7" w:rsidRPr="00736B70">
        <w:rPr>
          <w:rFonts w:cs="Arial"/>
          <w:szCs w:val="20"/>
        </w:rPr>
        <w:t>, brez posledic za naročnika:</w:t>
      </w:r>
    </w:p>
    <w:p w14:paraId="09F2973A" w14:textId="77777777" w:rsidR="00802B0E" w:rsidRPr="00736B70" w:rsidRDefault="004C5AB7" w:rsidP="00394323">
      <w:pPr>
        <w:numPr>
          <w:ilvl w:val="0"/>
          <w:numId w:val="24"/>
        </w:numPr>
        <w:spacing w:before="120" w:after="120" w:line="259" w:lineRule="auto"/>
        <w:rPr>
          <w:rFonts w:cs="Arial"/>
          <w:szCs w:val="20"/>
        </w:rPr>
      </w:pPr>
      <w:r w:rsidRPr="00736B70">
        <w:rPr>
          <w:rFonts w:cs="Arial"/>
          <w:szCs w:val="20"/>
        </w:rPr>
        <w:t>če ponudnik ne izpolnjuje pogodbenih obveznosti na način, predviden v tej pogodbi;</w:t>
      </w:r>
    </w:p>
    <w:p w14:paraId="3AA0319C" w14:textId="77777777" w:rsidR="00802B0E" w:rsidRPr="00736B70" w:rsidRDefault="004C5AB7" w:rsidP="00394323">
      <w:pPr>
        <w:numPr>
          <w:ilvl w:val="0"/>
          <w:numId w:val="24"/>
        </w:numPr>
        <w:spacing w:before="120" w:after="120" w:line="259" w:lineRule="auto"/>
        <w:rPr>
          <w:rFonts w:cs="Arial"/>
          <w:szCs w:val="20"/>
        </w:rPr>
      </w:pPr>
      <w:r w:rsidRPr="00736B70">
        <w:rPr>
          <w:rFonts w:cs="Arial"/>
          <w:szCs w:val="20"/>
        </w:rPr>
        <w:t>če pride izvajalec v takšno finančno situacijo, ki bi mu onemogočila izvedbo pogodbenih obveznosti;</w:t>
      </w:r>
    </w:p>
    <w:p w14:paraId="2E9C0796" w14:textId="77777777" w:rsidR="00802B0E" w:rsidRPr="00736B70" w:rsidRDefault="004C5AB7" w:rsidP="00394323">
      <w:pPr>
        <w:numPr>
          <w:ilvl w:val="0"/>
          <w:numId w:val="24"/>
        </w:numPr>
        <w:spacing w:before="120" w:after="120" w:line="259" w:lineRule="auto"/>
        <w:rPr>
          <w:rFonts w:cs="Arial"/>
          <w:szCs w:val="20"/>
        </w:rPr>
      </w:pPr>
      <w:r w:rsidRPr="00736B70">
        <w:rPr>
          <w:rFonts w:cs="Arial"/>
          <w:szCs w:val="20"/>
        </w:rPr>
        <w:t xml:space="preserve">v primeru stečaja, likvidacijskega postopka ali drugega postopka, katerega posledica ali namen je prenehanje poslovanja izvajalca ali </w:t>
      </w:r>
      <w:r w:rsidR="004903D5" w:rsidRPr="00736B70">
        <w:rPr>
          <w:rFonts w:cs="Arial"/>
          <w:szCs w:val="20"/>
        </w:rPr>
        <w:t>kateri koli</w:t>
      </w:r>
      <w:r w:rsidRPr="00736B70">
        <w:rPr>
          <w:rFonts w:cs="Arial"/>
          <w:szCs w:val="20"/>
        </w:rPr>
        <w:t xml:space="preserve"> drug postopek, podoben navedenim postopkom, skladno s predpisi države, v kateri ima izvajalec sedež;</w:t>
      </w:r>
    </w:p>
    <w:p w14:paraId="32DBDE22" w14:textId="77777777" w:rsidR="0037189A" w:rsidRPr="00736B70" w:rsidRDefault="004C5AB7" w:rsidP="00394323">
      <w:pPr>
        <w:numPr>
          <w:ilvl w:val="0"/>
          <w:numId w:val="24"/>
        </w:numPr>
        <w:spacing w:before="120" w:after="120" w:line="259" w:lineRule="auto"/>
        <w:rPr>
          <w:rFonts w:cs="Arial"/>
          <w:szCs w:val="20"/>
        </w:rPr>
      </w:pPr>
      <w:r w:rsidRPr="00736B70">
        <w:rPr>
          <w:rFonts w:cs="Arial"/>
          <w:szCs w:val="20"/>
        </w:rPr>
        <w:t xml:space="preserve">če izvajalec po svoji krivdi </w:t>
      </w:r>
      <w:r w:rsidR="0037189A" w:rsidRPr="00736B70">
        <w:rPr>
          <w:rFonts w:cs="Arial"/>
          <w:szCs w:val="20"/>
        </w:rPr>
        <w:t>ne začne izvedbe pogodbeno dogovorjenih del v pogodbenem roku niti v naknadno določenem roku s strani naročnika;</w:t>
      </w:r>
    </w:p>
    <w:p w14:paraId="37E5939F" w14:textId="77777777" w:rsidR="00802B0E" w:rsidRPr="00736B70" w:rsidRDefault="004C5AB7" w:rsidP="00394323">
      <w:pPr>
        <w:numPr>
          <w:ilvl w:val="0"/>
          <w:numId w:val="24"/>
        </w:numPr>
        <w:spacing w:before="120" w:after="120" w:line="259" w:lineRule="auto"/>
        <w:rPr>
          <w:rFonts w:cs="Arial"/>
          <w:szCs w:val="20"/>
        </w:rPr>
      </w:pPr>
      <w:r w:rsidRPr="00736B70">
        <w:rPr>
          <w:rFonts w:cs="Arial"/>
          <w:szCs w:val="20"/>
        </w:rPr>
        <w:t xml:space="preserve">če izvajalec po svoji krivdi zamuja z deli po faznih rokih iz potrjenega terminskega plana del več kot 30 dni; </w:t>
      </w:r>
    </w:p>
    <w:p w14:paraId="7D5D095C" w14:textId="77777777" w:rsidR="004C5AB7" w:rsidRPr="00736B70" w:rsidRDefault="004C5AB7" w:rsidP="00394323">
      <w:pPr>
        <w:numPr>
          <w:ilvl w:val="0"/>
          <w:numId w:val="24"/>
        </w:numPr>
        <w:spacing w:before="120" w:after="120" w:line="259" w:lineRule="auto"/>
        <w:rPr>
          <w:rFonts w:cs="Arial"/>
          <w:szCs w:val="20"/>
        </w:rPr>
      </w:pPr>
      <w:r w:rsidRPr="00736B70">
        <w:rPr>
          <w:rFonts w:cs="Arial"/>
          <w:szCs w:val="20"/>
        </w:rPr>
        <w:t>če izvajalec ne dosega pogodbeno dogovorjene kvalitete in standardov ter ju ne more vzpostaviti niti v naknadno dogo</w:t>
      </w:r>
      <w:r w:rsidR="00EB1C98" w:rsidRPr="00736B70">
        <w:rPr>
          <w:rFonts w:cs="Arial"/>
          <w:szCs w:val="20"/>
        </w:rPr>
        <w:t>vorjenem roku, ki mu ga določi naročnik</w:t>
      </w:r>
      <w:r w:rsidR="004541D9" w:rsidRPr="00736B70">
        <w:rPr>
          <w:rFonts w:cs="Arial"/>
          <w:szCs w:val="20"/>
        </w:rPr>
        <w:t>;</w:t>
      </w:r>
    </w:p>
    <w:p w14:paraId="753CFD03" w14:textId="77777777" w:rsidR="004541D9" w:rsidRPr="00736B70" w:rsidRDefault="004541D9" w:rsidP="00394323">
      <w:pPr>
        <w:numPr>
          <w:ilvl w:val="0"/>
          <w:numId w:val="24"/>
        </w:numPr>
        <w:spacing w:before="120" w:after="120" w:line="259" w:lineRule="auto"/>
        <w:rPr>
          <w:rFonts w:cs="Arial"/>
          <w:szCs w:val="20"/>
        </w:rPr>
      </w:pPr>
      <w:r w:rsidRPr="00736B70">
        <w:rPr>
          <w:rFonts w:cs="Arial"/>
          <w:szCs w:val="20"/>
        </w:rPr>
        <w:t>če izvajalec brez razloga prekine delo;</w:t>
      </w:r>
    </w:p>
    <w:p w14:paraId="3FC36030" w14:textId="77777777" w:rsidR="004541D9" w:rsidRPr="00736B70" w:rsidRDefault="004541D9" w:rsidP="00394323">
      <w:pPr>
        <w:numPr>
          <w:ilvl w:val="0"/>
          <w:numId w:val="24"/>
        </w:numPr>
        <w:spacing w:before="120" w:after="120" w:line="259" w:lineRule="auto"/>
        <w:rPr>
          <w:rFonts w:cs="Arial"/>
          <w:szCs w:val="20"/>
        </w:rPr>
      </w:pPr>
      <w:r w:rsidRPr="00736B70">
        <w:rPr>
          <w:rFonts w:cs="Arial"/>
          <w:szCs w:val="20"/>
        </w:rPr>
        <w:t>naročnik izvajalcu odredi zaustavitev del;</w:t>
      </w:r>
    </w:p>
    <w:p w14:paraId="454DF445" w14:textId="77777777" w:rsidR="004541D9" w:rsidRPr="00736B70" w:rsidRDefault="004541D9" w:rsidP="00394323">
      <w:pPr>
        <w:numPr>
          <w:ilvl w:val="0"/>
          <w:numId w:val="24"/>
        </w:numPr>
        <w:spacing w:before="120" w:after="120" w:line="259" w:lineRule="auto"/>
        <w:rPr>
          <w:rFonts w:cs="Arial"/>
          <w:szCs w:val="20"/>
        </w:rPr>
      </w:pPr>
      <w:r w:rsidRPr="00736B70">
        <w:rPr>
          <w:rFonts w:cs="Arial"/>
          <w:szCs w:val="20"/>
        </w:rPr>
        <w:t xml:space="preserve">naročnik izda opozorilo, da ne odprava določena napake pomeni bistveno kršitev pogodbe, izvajalec pa te napake ne odpravi v razumnem roku, določenem s strani </w:t>
      </w:r>
      <w:r w:rsidR="002806A6" w:rsidRPr="00736B70">
        <w:rPr>
          <w:rFonts w:cs="Arial"/>
          <w:szCs w:val="20"/>
        </w:rPr>
        <w:t>naročnika</w:t>
      </w:r>
      <w:r w:rsidRPr="00736B70">
        <w:rPr>
          <w:rFonts w:cs="Arial"/>
          <w:szCs w:val="20"/>
        </w:rPr>
        <w:t>;</w:t>
      </w:r>
    </w:p>
    <w:p w14:paraId="5AA0C4F2" w14:textId="77777777" w:rsidR="004541D9" w:rsidRPr="00736B70" w:rsidRDefault="004541D9" w:rsidP="00394323">
      <w:pPr>
        <w:numPr>
          <w:ilvl w:val="0"/>
          <w:numId w:val="24"/>
        </w:numPr>
        <w:spacing w:before="120" w:after="120" w:line="259" w:lineRule="auto"/>
        <w:rPr>
          <w:rFonts w:cs="Arial"/>
          <w:szCs w:val="20"/>
        </w:rPr>
      </w:pPr>
      <w:r w:rsidRPr="00736B70">
        <w:rPr>
          <w:rFonts w:cs="Arial"/>
          <w:szCs w:val="20"/>
        </w:rPr>
        <w:t>izvajalec n</w:t>
      </w:r>
      <w:r w:rsidR="009D7ECF" w:rsidRPr="00736B70">
        <w:rPr>
          <w:rFonts w:cs="Arial"/>
          <w:szCs w:val="20"/>
        </w:rPr>
        <w:t>e</w:t>
      </w:r>
      <w:r w:rsidRPr="00736B70">
        <w:rPr>
          <w:rFonts w:cs="Arial"/>
          <w:szCs w:val="20"/>
        </w:rPr>
        <w:t xml:space="preserve"> zagotavlja zahtevan</w:t>
      </w:r>
      <w:r w:rsidR="000139F7" w:rsidRPr="00736B70">
        <w:rPr>
          <w:rFonts w:cs="Arial"/>
          <w:szCs w:val="20"/>
        </w:rPr>
        <w:t>e</w:t>
      </w:r>
      <w:r w:rsidRPr="00736B70">
        <w:rPr>
          <w:rFonts w:cs="Arial"/>
          <w:szCs w:val="20"/>
        </w:rPr>
        <w:t xml:space="preserve"> varnosti in zdravja pri delu ter splošne varnosti;</w:t>
      </w:r>
    </w:p>
    <w:p w14:paraId="64B0557F" w14:textId="77777777" w:rsidR="004541D9" w:rsidRPr="00736B70" w:rsidRDefault="004541D9" w:rsidP="00394323">
      <w:pPr>
        <w:numPr>
          <w:ilvl w:val="0"/>
          <w:numId w:val="24"/>
        </w:numPr>
        <w:spacing w:before="120" w:after="120" w:line="259" w:lineRule="auto"/>
        <w:rPr>
          <w:rFonts w:cs="Arial"/>
          <w:szCs w:val="20"/>
        </w:rPr>
      </w:pPr>
      <w:r w:rsidRPr="00736B70">
        <w:rPr>
          <w:rFonts w:cs="Arial"/>
          <w:szCs w:val="20"/>
        </w:rPr>
        <w:t>je izvajalec z izvedbo del v taki zamudi, da je zapadla celotna pogodbena kazen, opredeljena v tej pogodbi;</w:t>
      </w:r>
    </w:p>
    <w:p w14:paraId="5BCCE451" w14:textId="77777777" w:rsidR="004541D9" w:rsidRPr="00736B70" w:rsidRDefault="004541D9" w:rsidP="00394323">
      <w:pPr>
        <w:numPr>
          <w:ilvl w:val="0"/>
          <w:numId w:val="24"/>
        </w:numPr>
        <w:spacing w:before="120" w:after="120" w:line="259" w:lineRule="auto"/>
        <w:rPr>
          <w:rFonts w:cs="Arial"/>
          <w:szCs w:val="20"/>
        </w:rPr>
      </w:pPr>
      <w:r w:rsidRPr="00736B70">
        <w:rPr>
          <w:rFonts w:cs="Arial"/>
          <w:szCs w:val="20"/>
        </w:rPr>
        <w:t>izvajalec zamenja odgovornega vodjo del ali odgovornega vodjo gradbišča brez predhodnega soglasja naročnika;</w:t>
      </w:r>
    </w:p>
    <w:p w14:paraId="5E5FE8F1" w14:textId="77777777" w:rsidR="004541D9" w:rsidRDefault="004541D9" w:rsidP="008A6669">
      <w:pPr>
        <w:numPr>
          <w:ilvl w:val="0"/>
          <w:numId w:val="24"/>
        </w:numPr>
        <w:spacing w:before="120" w:after="120" w:line="259" w:lineRule="auto"/>
        <w:rPr>
          <w:rFonts w:cs="Arial"/>
          <w:szCs w:val="20"/>
        </w:rPr>
      </w:pPr>
      <w:r w:rsidRPr="00736B70">
        <w:rPr>
          <w:rFonts w:cs="Arial"/>
          <w:szCs w:val="20"/>
        </w:rPr>
        <w:t>izvajalec pred zamenjavo podizvajalcev ali uvedbo novega ne pridobi pisnega soglasja naročnika ali ne priglasi vseh podizvajalcev</w:t>
      </w:r>
      <w:r w:rsidR="009132C3" w:rsidRPr="00736B70">
        <w:rPr>
          <w:rFonts w:cs="Arial"/>
          <w:szCs w:val="20"/>
        </w:rPr>
        <w:t>.</w:t>
      </w:r>
    </w:p>
    <w:p w14:paraId="27F092F4" w14:textId="77777777" w:rsidR="008628DA" w:rsidRPr="00736B70" w:rsidRDefault="008628DA" w:rsidP="008628DA">
      <w:pPr>
        <w:spacing w:before="120" w:after="120" w:line="259" w:lineRule="auto"/>
        <w:ind w:left="720"/>
        <w:rPr>
          <w:rFonts w:cs="Arial"/>
          <w:szCs w:val="20"/>
        </w:rPr>
      </w:pPr>
    </w:p>
    <w:p w14:paraId="20784683" w14:textId="77777777" w:rsidR="00B41836" w:rsidRPr="00736B70" w:rsidRDefault="00B41836" w:rsidP="00394323">
      <w:pPr>
        <w:numPr>
          <w:ilvl w:val="0"/>
          <w:numId w:val="26"/>
        </w:numPr>
        <w:spacing w:before="120" w:after="120" w:line="259" w:lineRule="auto"/>
        <w:jc w:val="center"/>
        <w:rPr>
          <w:rFonts w:cs="Arial"/>
          <w:szCs w:val="20"/>
        </w:rPr>
      </w:pPr>
      <w:r w:rsidRPr="00736B70">
        <w:rPr>
          <w:rFonts w:cs="Arial"/>
          <w:szCs w:val="20"/>
        </w:rPr>
        <w:t>člen</w:t>
      </w:r>
    </w:p>
    <w:p w14:paraId="4135C4B7" w14:textId="77777777" w:rsidR="004C5AB7" w:rsidRPr="00736B70" w:rsidRDefault="004C5AB7" w:rsidP="00394323">
      <w:pPr>
        <w:spacing w:before="120" w:after="120" w:line="259" w:lineRule="auto"/>
        <w:rPr>
          <w:rFonts w:cs="Arial"/>
          <w:szCs w:val="20"/>
        </w:rPr>
      </w:pPr>
      <w:r w:rsidRPr="00736B70">
        <w:rPr>
          <w:rFonts w:cs="Arial"/>
          <w:szCs w:val="20"/>
        </w:rPr>
        <w:t>Odstop od pogodbe učinkuje z dnem, ko izvajale</w:t>
      </w:r>
      <w:r w:rsidR="00EB1C98" w:rsidRPr="00736B70">
        <w:rPr>
          <w:rFonts w:cs="Arial"/>
          <w:szCs w:val="20"/>
        </w:rPr>
        <w:t>c prejme pisno izjavo naročnika</w:t>
      </w:r>
      <w:r w:rsidRPr="00736B70">
        <w:rPr>
          <w:rFonts w:cs="Arial"/>
          <w:szCs w:val="20"/>
        </w:rPr>
        <w:t xml:space="preserve"> o odstopu.</w:t>
      </w:r>
    </w:p>
    <w:p w14:paraId="46C87201" w14:textId="77777777" w:rsidR="007D5473" w:rsidRPr="00736B70" w:rsidRDefault="007D5473" w:rsidP="00394323">
      <w:pPr>
        <w:spacing w:before="120" w:after="120" w:line="259" w:lineRule="auto"/>
        <w:rPr>
          <w:rFonts w:cs="Arial"/>
          <w:color w:val="000000"/>
          <w:szCs w:val="20"/>
        </w:rPr>
      </w:pPr>
      <w:r w:rsidRPr="00736B70">
        <w:rPr>
          <w:rFonts w:cs="Arial"/>
          <w:color w:val="000000"/>
          <w:szCs w:val="20"/>
        </w:rPr>
        <w:t xml:space="preserve">Naročnik bo istočasno z odstopom od pogodbe </w:t>
      </w:r>
      <w:r w:rsidR="004903D5" w:rsidRPr="00736B70">
        <w:rPr>
          <w:rFonts w:cs="Arial"/>
          <w:color w:val="000000"/>
          <w:szCs w:val="20"/>
        </w:rPr>
        <w:t>začel</w:t>
      </w:r>
      <w:r w:rsidRPr="00736B70">
        <w:rPr>
          <w:rFonts w:cs="Arial"/>
          <w:color w:val="000000"/>
          <w:szCs w:val="20"/>
        </w:rPr>
        <w:t xml:space="preserve"> s postopki za unovčenje zavarovanja za dobro izvedbo pogodbenih obveznosti.</w:t>
      </w:r>
    </w:p>
    <w:p w14:paraId="12CA5BD2" w14:textId="77777777" w:rsidR="004C5AB7" w:rsidRPr="00736B70" w:rsidRDefault="004C5AB7" w:rsidP="00394323">
      <w:pPr>
        <w:spacing w:before="120" w:after="120" w:line="259" w:lineRule="auto"/>
        <w:rPr>
          <w:rFonts w:cs="Arial"/>
          <w:szCs w:val="20"/>
        </w:rPr>
      </w:pPr>
      <w:r w:rsidRPr="00736B70">
        <w:rPr>
          <w:rFonts w:cs="Arial"/>
          <w:szCs w:val="20"/>
        </w:rPr>
        <w:t>Ta pogodba prene</w:t>
      </w:r>
      <w:r w:rsidR="00EB1C98" w:rsidRPr="00736B70">
        <w:rPr>
          <w:rFonts w:cs="Arial"/>
          <w:szCs w:val="20"/>
        </w:rPr>
        <w:t>ha veljati, če je naročnik</w:t>
      </w:r>
      <w:r w:rsidRPr="00736B70">
        <w:rPr>
          <w:rFonts w:cs="Arial"/>
          <w:szCs w:val="20"/>
        </w:rPr>
        <w:t xml:space="preserve"> seznanjen, da je pristojni državni organ ali sodišče s pravnomočno odločitvijo ugotovilo kršitev delovne, okoljske ali socialne zakonodaje s strani izvajalca pogodbe o izvedbi javnega naročila ali njegovega podizvajalca.</w:t>
      </w:r>
    </w:p>
    <w:p w14:paraId="78313764" w14:textId="77777777" w:rsidR="008A6669" w:rsidRPr="00736B70" w:rsidRDefault="008A6669" w:rsidP="00394323">
      <w:pPr>
        <w:spacing w:before="120" w:after="120" w:line="259" w:lineRule="auto"/>
        <w:rPr>
          <w:rFonts w:cs="Arial"/>
          <w:szCs w:val="20"/>
        </w:rPr>
      </w:pPr>
    </w:p>
    <w:p w14:paraId="1326E8B3" w14:textId="77777777" w:rsidR="004541D9" w:rsidRPr="00736B70" w:rsidRDefault="004541D9" w:rsidP="00394323">
      <w:pPr>
        <w:numPr>
          <w:ilvl w:val="0"/>
          <w:numId w:val="26"/>
        </w:numPr>
        <w:spacing w:before="120" w:after="120" w:line="259" w:lineRule="auto"/>
        <w:jc w:val="center"/>
        <w:rPr>
          <w:rFonts w:cs="Arial"/>
          <w:szCs w:val="20"/>
        </w:rPr>
      </w:pPr>
      <w:r w:rsidRPr="00736B70">
        <w:rPr>
          <w:rFonts w:cs="Arial"/>
          <w:szCs w:val="20"/>
        </w:rPr>
        <w:t>člen</w:t>
      </w:r>
    </w:p>
    <w:p w14:paraId="56B9C7C2" w14:textId="77777777" w:rsidR="004541D9" w:rsidRPr="00736B70" w:rsidRDefault="004541D9" w:rsidP="00394323">
      <w:pPr>
        <w:spacing w:before="120" w:after="120" w:line="259" w:lineRule="auto"/>
        <w:rPr>
          <w:rFonts w:cs="Arial"/>
          <w:szCs w:val="20"/>
        </w:rPr>
      </w:pPr>
      <w:r w:rsidRPr="00736B70">
        <w:rPr>
          <w:rFonts w:cs="Arial"/>
          <w:szCs w:val="20"/>
        </w:rPr>
        <w:t>V primeru razdora pogodbe je naročnik izvajalcu dolžan plačati</w:t>
      </w:r>
      <w:r w:rsidR="00954197" w:rsidRPr="00736B70">
        <w:rPr>
          <w:rFonts w:cs="Arial"/>
          <w:szCs w:val="20"/>
        </w:rPr>
        <w:t xml:space="preserve"> kvalitetno </w:t>
      </w:r>
      <w:r w:rsidRPr="00736B70">
        <w:rPr>
          <w:rFonts w:cs="Arial"/>
          <w:szCs w:val="20"/>
        </w:rPr>
        <w:t xml:space="preserve">izvedena dela, tudi </w:t>
      </w:r>
      <w:r w:rsidR="003F3078" w:rsidRPr="00736B70">
        <w:rPr>
          <w:rFonts w:cs="Arial"/>
          <w:szCs w:val="20"/>
        </w:rPr>
        <w:t>če</w:t>
      </w:r>
      <w:r w:rsidRPr="00736B70">
        <w:rPr>
          <w:rFonts w:cs="Arial"/>
          <w:szCs w:val="20"/>
        </w:rPr>
        <w:t xml:space="preserve"> je do razdora pogodbe prišlo po krivdi izvajalca.</w:t>
      </w:r>
    </w:p>
    <w:p w14:paraId="3031482D" w14:textId="77777777" w:rsidR="004541D9" w:rsidRPr="00736B70" w:rsidRDefault="004541D9" w:rsidP="00394323">
      <w:pPr>
        <w:spacing w:before="120" w:after="120" w:line="259" w:lineRule="auto"/>
        <w:rPr>
          <w:rFonts w:cs="Arial"/>
          <w:szCs w:val="20"/>
        </w:rPr>
      </w:pPr>
      <w:r w:rsidRPr="00736B70">
        <w:rPr>
          <w:rFonts w:cs="Arial"/>
          <w:szCs w:val="20"/>
        </w:rPr>
        <w:t>Po krivdi izvajalca pride do razdora pogodbe:</w:t>
      </w:r>
    </w:p>
    <w:p w14:paraId="6DAAB2FF" w14:textId="77777777" w:rsidR="004541D9" w:rsidRPr="00736B70" w:rsidRDefault="004541D9" w:rsidP="00394323">
      <w:pPr>
        <w:numPr>
          <w:ilvl w:val="0"/>
          <w:numId w:val="29"/>
        </w:numPr>
        <w:spacing w:before="120" w:after="120" w:line="259" w:lineRule="auto"/>
        <w:rPr>
          <w:rFonts w:cs="Arial"/>
          <w:szCs w:val="20"/>
        </w:rPr>
      </w:pPr>
      <w:r w:rsidRPr="00736B70">
        <w:rPr>
          <w:rFonts w:cs="Arial"/>
          <w:szCs w:val="20"/>
        </w:rPr>
        <w:t>če izvajalec postane insolventen po določbah ZFPPIPP;</w:t>
      </w:r>
    </w:p>
    <w:p w14:paraId="48A1D9DF" w14:textId="77777777" w:rsidR="004541D9" w:rsidRPr="00736B70" w:rsidRDefault="004541D9" w:rsidP="00394323">
      <w:pPr>
        <w:numPr>
          <w:ilvl w:val="0"/>
          <w:numId w:val="29"/>
        </w:numPr>
        <w:spacing w:before="120" w:after="120" w:line="259" w:lineRule="auto"/>
        <w:rPr>
          <w:rFonts w:cs="Arial"/>
          <w:szCs w:val="20"/>
        </w:rPr>
      </w:pPr>
      <w:r w:rsidRPr="00736B70">
        <w:rPr>
          <w:rFonts w:cs="Arial"/>
          <w:szCs w:val="20"/>
        </w:rPr>
        <w:t>če je začet postopek prisilne poravnave ali stečaja;</w:t>
      </w:r>
    </w:p>
    <w:p w14:paraId="043015F5" w14:textId="77777777" w:rsidR="004541D9" w:rsidRPr="00736B70" w:rsidRDefault="004541D9" w:rsidP="00394323">
      <w:pPr>
        <w:numPr>
          <w:ilvl w:val="0"/>
          <w:numId w:val="29"/>
        </w:numPr>
        <w:spacing w:before="120" w:after="120" w:line="259" w:lineRule="auto"/>
        <w:rPr>
          <w:rFonts w:cs="Arial"/>
          <w:szCs w:val="20"/>
        </w:rPr>
      </w:pPr>
      <w:r w:rsidRPr="00736B70">
        <w:rPr>
          <w:rFonts w:cs="Arial"/>
          <w:szCs w:val="20"/>
        </w:rPr>
        <w:lastRenderedPageBreak/>
        <w:t>če je začet postopek izbrisa iz sodnega registra brez likvidacije ali prisilna likvidacija;</w:t>
      </w:r>
    </w:p>
    <w:p w14:paraId="43C71898" w14:textId="77777777" w:rsidR="004541D9" w:rsidRPr="00736B70" w:rsidRDefault="004541D9" w:rsidP="00394323">
      <w:pPr>
        <w:numPr>
          <w:ilvl w:val="0"/>
          <w:numId w:val="29"/>
        </w:numPr>
        <w:spacing w:before="120" w:after="120" w:line="259" w:lineRule="auto"/>
        <w:rPr>
          <w:rFonts w:cs="Arial"/>
          <w:szCs w:val="20"/>
        </w:rPr>
      </w:pPr>
      <w:r w:rsidRPr="00736B70">
        <w:rPr>
          <w:rFonts w:cs="Arial"/>
          <w:szCs w:val="20"/>
        </w:rPr>
        <w:t>če izvajalec sam predlaga katerega od postopkov po ZFPPIPP;</w:t>
      </w:r>
    </w:p>
    <w:p w14:paraId="480748B9" w14:textId="77777777" w:rsidR="004541D9" w:rsidRPr="00736B70" w:rsidRDefault="004541D9" w:rsidP="00394323">
      <w:pPr>
        <w:numPr>
          <w:ilvl w:val="0"/>
          <w:numId w:val="29"/>
        </w:numPr>
        <w:spacing w:before="120" w:after="120" w:line="259" w:lineRule="auto"/>
        <w:rPr>
          <w:rFonts w:cs="Arial"/>
          <w:szCs w:val="20"/>
        </w:rPr>
      </w:pPr>
      <w:r w:rsidRPr="00736B70">
        <w:rPr>
          <w:rFonts w:cs="Arial"/>
          <w:szCs w:val="20"/>
        </w:rPr>
        <w:t>če izvajalec sprej</w:t>
      </w:r>
      <w:r w:rsidR="00ED4701" w:rsidRPr="00736B70">
        <w:rPr>
          <w:rFonts w:cs="Arial"/>
          <w:szCs w:val="20"/>
        </w:rPr>
        <w:t>me</w:t>
      </w:r>
      <w:r w:rsidRPr="00736B70">
        <w:rPr>
          <w:rFonts w:cs="Arial"/>
          <w:szCs w:val="20"/>
        </w:rPr>
        <w:t xml:space="preserve"> sklep o</w:t>
      </w:r>
      <w:r w:rsidR="00ED4701" w:rsidRPr="00736B70">
        <w:rPr>
          <w:rFonts w:cs="Arial"/>
          <w:szCs w:val="20"/>
        </w:rPr>
        <w:t xml:space="preserve"> </w:t>
      </w:r>
      <w:r w:rsidRPr="00736B70">
        <w:rPr>
          <w:rFonts w:cs="Arial"/>
          <w:szCs w:val="20"/>
        </w:rPr>
        <w:t>svoji likvidaciji ali prenehanju poslovanja, kjer ni izvajalčevega univerzalnega pravnega naslednika.</w:t>
      </w:r>
    </w:p>
    <w:p w14:paraId="5A7DC250" w14:textId="77777777" w:rsidR="008A6669" w:rsidRPr="00736B70" w:rsidRDefault="008A6669" w:rsidP="008A6669">
      <w:pPr>
        <w:spacing w:before="120" w:after="120" w:line="259" w:lineRule="auto"/>
        <w:rPr>
          <w:rFonts w:cs="Arial"/>
          <w:szCs w:val="20"/>
        </w:rPr>
      </w:pPr>
    </w:p>
    <w:p w14:paraId="2594607D" w14:textId="77777777" w:rsidR="00456AE8" w:rsidRPr="00736B70" w:rsidRDefault="00456AE8" w:rsidP="00394323">
      <w:pPr>
        <w:numPr>
          <w:ilvl w:val="0"/>
          <w:numId w:val="26"/>
        </w:numPr>
        <w:spacing w:before="120" w:after="120" w:line="259" w:lineRule="auto"/>
        <w:jc w:val="center"/>
        <w:rPr>
          <w:rFonts w:cs="Arial"/>
          <w:szCs w:val="20"/>
        </w:rPr>
      </w:pPr>
      <w:r w:rsidRPr="00736B70">
        <w:rPr>
          <w:rFonts w:cs="Arial"/>
          <w:szCs w:val="20"/>
        </w:rPr>
        <w:t>člen</w:t>
      </w:r>
    </w:p>
    <w:p w14:paraId="484664B1" w14:textId="77777777" w:rsidR="00456AE8" w:rsidRPr="00736B70" w:rsidRDefault="00456AE8" w:rsidP="00394323">
      <w:pPr>
        <w:spacing w:before="120" w:after="120" w:line="259" w:lineRule="auto"/>
        <w:rPr>
          <w:rFonts w:cs="Arial"/>
          <w:szCs w:val="20"/>
        </w:rPr>
      </w:pPr>
      <w:r w:rsidRPr="00736B70">
        <w:rPr>
          <w:rFonts w:cs="Arial"/>
          <w:szCs w:val="20"/>
        </w:rPr>
        <w:t xml:space="preserve">Na podlagi 3. alineje </w:t>
      </w:r>
      <w:r w:rsidR="00954197" w:rsidRPr="00736B70">
        <w:rPr>
          <w:rFonts w:cs="Arial"/>
          <w:szCs w:val="20"/>
        </w:rPr>
        <w:t>četrtega</w:t>
      </w:r>
      <w:r w:rsidRPr="00736B70">
        <w:rPr>
          <w:rFonts w:cs="Arial"/>
          <w:szCs w:val="20"/>
        </w:rPr>
        <w:t xml:space="preserve"> odstavka 67. člena ZJN-3 ta pogodba preneha veljati, če se naročnik seznani, da je pristojni državni organ ali sodišče s pravnomočno odločitvijo ugotovilo kršitev delovne, </w:t>
      </w:r>
      <w:r w:rsidR="00ED4701" w:rsidRPr="00736B70">
        <w:rPr>
          <w:rFonts w:cs="Arial"/>
          <w:szCs w:val="20"/>
        </w:rPr>
        <w:t>okoljske</w:t>
      </w:r>
      <w:r w:rsidRPr="00736B70">
        <w:rPr>
          <w:rFonts w:cs="Arial"/>
          <w:szCs w:val="20"/>
        </w:rPr>
        <w:t xml:space="preserve"> ali socialne zakonodaje s strani izvajalca pogodbe o izvedbi javnega naročila ali njegovega podizvajalca.</w:t>
      </w:r>
    </w:p>
    <w:p w14:paraId="4F91A681" w14:textId="77777777" w:rsidR="008A6669" w:rsidRPr="00736B70" w:rsidRDefault="008A6669" w:rsidP="00394323">
      <w:pPr>
        <w:spacing w:before="120" w:after="120" w:line="259" w:lineRule="auto"/>
        <w:rPr>
          <w:rFonts w:cs="Arial"/>
          <w:szCs w:val="20"/>
        </w:rPr>
      </w:pPr>
    </w:p>
    <w:p w14:paraId="21AD724A"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REŠEVANJE SPOROV</w:t>
      </w:r>
    </w:p>
    <w:p w14:paraId="1606490B"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0A2CDB67" w14:textId="7A9E6A6F" w:rsidR="004C5AB7" w:rsidRPr="00736B70" w:rsidRDefault="004C5AB7" w:rsidP="00394323">
      <w:pPr>
        <w:spacing w:before="120" w:after="120" w:line="259" w:lineRule="auto"/>
        <w:rPr>
          <w:rFonts w:cs="Arial"/>
          <w:szCs w:val="20"/>
        </w:rPr>
      </w:pPr>
      <w:r w:rsidRPr="00736B70">
        <w:rPr>
          <w:rFonts w:cs="Arial"/>
          <w:szCs w:val="20"/>
        </w:rPr>
        <w:t>Morebitne spore v zvezi z izvajanjem te pogodbe bosta pogodbeni stranki skušali rešiti sporazumno v skladu s pogodbo. Če spornega vprašanja ne bo možno rešiti sporazumno, lahko vsaka pogodbena stranka sproži spor pri stvarno</w:t>
      </w:r>
      <w:r w:rsidR="00A929A3">
        <w:rPr>
          <w:rFonts w:cs="Arial"/>
          <w:szCs w:val="20"/>
        </w:rPr>
        <w:t xml:space="preserve"> in krajevno </w:t>
      </w:r>
      <w:r w:rsidRPr="00736B70">
        <w:rPr>
          <w:rFonts w:cs="Arial"/>
          <w:szCs w:val="20"/>
        </w:rPr>
        <w:t>pristojnem sodišču.</w:t>
      </w:r>
    </w:p>
    <w:p w14:paraId="75E9BEEE" w14:textId="77777777" w:rsidR="004C5AB7" w:rsidRPr="00736B70" w:rsidRDefault="004C5AB7" w:rsidP="00394323">
      <w:pPr>
        <w:spacing w:before="120" w:after="120" w:line="259" w:lineRule="auto"/>
        <w:rPr>
          <w:rFonts w:cs="Arial"/>
          <w:szCs w:val="20"/>
        </w:rPr>
      </w:pPr>
    </w:p>
    <w:p w14:paraId="234E995D" w14:textId="77777777" w:rsidR="004C5AB7" w:rsidRPr="00736B70" w:rsidRDefault="004C5AB7" w:rsidP="00394323">
      <w:pPr>
        <w:pStyle w:val="Naslov1"/>
        <w:spacing w:before="120" w:beforeAutospacing="0" w:after="120" w:afterAutospacing="0" w:line="259" w:lineRule="auto"/>
        <w:ind w:left="357" w:hanging="357"/>
        <w:rPr>
          <w:rFonts w:cs="Arial"/>
          <w:szCs w:val="20"/>
        </w:rPr>
      </w:pPr>
      <w:r w:rsidRPr="00736B70">
        <w:rPr>
          <w:rFonts w:cs="Arial"/>
          <w:szCs w:val="20"/>
        </w:rPr>
        <w:t>PROTIKORUPCIJSKA DOLOČBA</w:t>
      </w:r>
    </w:p>
    <w:p w14:paraId="195E43A7"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5056205A" w14:textId="77777777" w:rsidR="004C5AB7" w:rsidRPr="00736B70" w:rsidRDefault="004C5AB7" w:rsidP="00394323">
      <w:pPr>
        <w:spacing w:before="120" w:after="120" w:line="259" w:lineRule="auto"/>
        <w:rPr>
          <w:rFonts w:cs="Arial"/>
          <w:szCs w:val="20"/>
        </w:rPr>
      </w:pPr>
      <w:r w:rsidRPr="00736B70">
        <w:rPr>
          <w:rFonts w:cs="Arial"/>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3240FDD" w14:textId="77777777" w:rsidR="004C5AB7" w:rsidRDefault="004C5AB7" w:rsidP="00394323">
      <w:pPr>
        <w:spacing w:before="120" w:after="120" w:line="259" w:lineRule="auto"/>
        <w:rPr>
          <w:rFonts w:cs="Arial"/>
          <w:szCs w:val="20"/>
        </w:rPr>
      </w:pPr>
      <w:r w:rsidRPr="00736B70">
        <w:rPr>
          <w:rFonts w:cs="Arial"/>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67B8FDE" w14:textId="77777777" w:rsidR="008628DA" w:rsidRPr="00736B70" w:rsidRDefault="008628DA" w:rsidP="00394323">
      <w:pPr>
        <w:spacing w:before="120" w:after="120" w:line="259" w:lineRule="auto"/>
        <w:rPr>
          <w:rFonts w:cs="Arial"/>
          <w:szCs w:val="20"/>
        </w:rPr>
      </w:pPr>
    </w:p>
    <w:p w14:paraId="69814BBA"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REVIZIJSKA SLED</w:t>
      </w:r>
    </w:p>
    <w:p w14:paraId="2043127D"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4828F8D0" w14:textId="77777777" w:rsidR="004C5AB7" w:rsidRPr="00736B70" w:rsidRDefault="004C5AB7" w:rsidP="00394323">
      <w:pPr>
        <w:spacing w:before="120" w:after="120" w:line="259" w:lineRule="auto"/>
        <w:rPr>
          <w:rFonts w:cs="Arial"/>
          <w:szCs w:val="20"/>
        </w:rPr>
      </w:pPr>
      <w:r w:rsidRPr="00736B70">
        <w:rPr>
          <w:rFonts w:cs="Arial"/>
          <w:szCs w:val="20"/>
        </w:rPr>
        <w:t>Vsa dokumentacija, povezana z izvedbo projekta, mora biti hranjena na način, da zagotavlja revizijsko sled izvedbe projekta.</w:t>
      </w:r>
    </w:p>
    <w:p w14:paraId="66DE0E44" w14:textId="77777777" w:rsidR="004C5AB7" w:rsidRPr="00736B70" w:rsidRDefault="004C5AB7" w:rsidP="00394323">
      <w:pPr>
        <w:spacing w:before="120" w:after="120" w:line="259" w:lineRule="auto"/>
        <w:rPr>
          <w:rFonts w:cs="Arial"/>
          <w:szCs w:val="20"/>
        </w:rPr>
      </w:pPr>
      <w:r w:rsidRPr="00736B70">
        <w:rPr>
          <w:rFonts w:cs="Arial"/>
          <w:szCs w:val="20"/>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6FD62436" w14:textId="77777777" w:rsidR="004C5AB7" w:rsidRPr="00736B70" w:rsidRDefault="004C5AB7" w:rsidP="00394323">
      <w:pPr>
        <w:spacing w:before="120" w:after="120" w:line="259" w:lineRule="auto"/>
        <w:rPr>
          <w:rFonts w:cs="Arial"/>
          <w:szCs w:val="20"/>
        </w:rPr>
      </w:pPr>
      <w:r w:rsidRPr="00736B70">
        <w:rPr>
          <w:rFonts w:cs="Arial"/>
          <w:szCs w:val="20"/>
        </w:rPr>
        <w:t>Izvajalec se zavezuje, da bo zagotovil dostop do celotne dokumentacije v zvezi s projektom nadzornim organom, vključenim v izvajanje, upravljanje, nadzor ali revizijo javnega razpisa</w:t>
      </w:r>
      <w:r w:rsidR="004903D5" w:rsidRPr="00736B70">
        <w:rPr>
          <w:rFonts w:cs="Arial"/>
          <w:szCs w:val="20"/>
        </w:rPr>
        <w:t>, ter</w:t>
      </w:r>
      <w:r w:rsidRPr="00736B70">
        <w:rPr>
          <w:rFonts w:cs="Arial"/>
          <w:szCs w:val="20"/>
        </w:rPr>
        <w:t xml:space="preserve"> njihovim pooblaščencem, in sicer tudi po izpolnitvi pogodbenih obveznosti oziroma po poteku pogodbe o izvedbi projekta.</w:t>
      </w:r>
    </w:p>
    <w:p w14:paraId="05381FD6" w14:textId="77777777" w:rsidR="004C5AB7" w:rsidRPr="00736B70" w:rsidRDefault="004C5AB7" w:rsidP="00394323">
      <w:pPr>
        <w:spacing w:before="120" w:after="120" w:line="259" w:lineRule="auto"/>
        <w:rPr>
          <w:rFonts w:cs="Arial"/>
          <w:szCs w:val="20"/>
        </w:rPr>
      </w:pPr>
      <w:r w:rsidRPr="00736B70">
        <w:rPr>
          <w:rFonts w:cs="Arial"/>
          <w:szCs w:val="20"/>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w:t>
      </w:r>
      <w:r w:rsidRPr="00736B70">
        <w:rPr>
          <w:rFonts w:cs="Arial"/>
          <w:szCs w:val="20"/>
        </w:rPr>
        <w:lastRenderedPageBreak/>
        <w:t>o pomembnejših dogodkih oziroma aktivnostih, povezanih s shranjenimi podatki in informacijami ter sistemi za zbiranje, obdelovanje in arhiviranje podatkov.</w:t>
      </w:r>
    </w:p>
    <w:p w14:paraId="5529FDBA" w14:textId="77777777" w:rsidR="004C5AB7" w:rsidRPr="00736B70" w:rsidRDefault="004C5AB7" w:rsidP="00394323">
      <w:pPr>
        <w:spacing w:before="120" w:after="120" w:line="259" w:lineRule="auto"/>
        <w:rPr>
          <w:rFonts w:cs="Arial"/>
          <w:szCs w:val="20"/>
        </w:rPr>
      </w:pPr>
      <w:r w:rsidRPr="00736B70">
        <w:rPr>
          <w:rFonts w:cs="Arial"/>
          <w:szCs w:val="20"/>
        </w:rPr>
        <w:t>Informacije, ki jih revizijska sled vključuje, morajo biti takšne, da dokazujejo neoporečnost shranjene informacije. Njihov nastanek in hramba morata zagotavljati njihovo neoporečnost in uporabnost v vsem času hranjenja informacij.</w:t>
      </w:r>
    </w:p>
    <w:p w14:paraId="46F7B01F" w14:textId="77777777" w:rsidR="008A6669" w:rsidRPr="00736B70" w:rsidRDefault="008A6669" w:rsidP="00394323">
      <w:pPr>
        <w:spacing w:before="120" w:after="120" w:line="259" w:lineRule="auto"/>
        <w:rPr>
          <w:rFonts w:cs="Arial"/>
          <w:szCs w:val="20"/>
        </w:rPr>
      </w:pPr>
    </w:p>
    <w:p w14:paraId="272C7027" w14:textId="77777777" w:rsidR="003735ED" w:rsidRPr="00736B70" w:rsidRDefault="003735ED" w:rsidP="00394323">
      <w:pPr>
        <w:pStyle w:val="Naslov1"/>
        <w:spacing w:before="120" w:beforeAutospacing="0" w:after="120" w:afterAutospacing="0" w:line="259" w:lineRule="auto"/>
        <w:rPr>
          <w:rFonts w:cs="Arial"/>
          <w:szCs w:val="20"/>
        </w:rPr>
      </w:pPr>
      <w:r w:rsidRPr="00736B70">
        <w:rPr>
          <w:rFonts w:cs="Arial"/>
          <w:szCs w:val="20"/>
        </w:rPr>
        <w:t>TEMEJNE OKOLJSKE ZAHTEVE</w:t>
      </w:r>
    </w:p>
    <w:p w14:paraId="6ED7484E" w14:textId="77777777" w:rsidR="003735ED" w:rsidRPr="00736B70" w:rsidRDefault="003735ED" w:rsidP="00394323">
      <w:pPr>
        <w:numPr>
          <w:ilvl w:val="0"/>
          <w:numId w:val="26"/>
        </w:numPr>
        <w:spacing w:before="120" w:after="120" w:line="259" w:lineRule="auto"/>
        <w:jc w:val="center"/>
        <w:rPr>
          <w:rFonts w:cs="Arial"/>
          <w:szCs w:val="20"/>
        </w:rPr>
      </w:pPr>
      <w:r w:rsidRPr="00736B70">
        <w:rPr>
          <w:rFonts w:cs="Arial"/>
          <w:szCs w:val="20"/>
        </w:rPr>
        <w:t>člen</w:t>
      </w:r>
    </w:p>
    <w:p w14:paraId="53FDC4C2" w14:textId="77777777" w:rsidR="003735ED" w:rsidRPr="00736B70" w:rsidRDefault="003735ED" w:rsidP="00394323">
      <w:pPr>
        <w:spacing w:before="120" w:after="120" w:line="259" w:lineRule="auto"/>
        <w:rPr>
          <w:rFonts w:cs="Arial"/>
          <w:szCs w:val="20"/>
        </w:rPr>
      </w:pPr>
      <w:r w:rsidRPr="00736B70">
        <w:rPr>
          <w:rFonts w:cs="Arial"/>
          <w:szCs w:val="20"/>
        </w:rPr>
        <w:t xml:space="preserve">Izvajalec mora najkasneje pri sprejemu in izročitvi objekta naročniku posredovati tehnično dokumentacijo proizvajalca, iz katere izhaja, da uporabljeni gradbeni proizvodi izpolnjujejo naročnikove zahteve iz razpisne dokumentacije. </w:t>
      </w:r>
    </w:p>
    <w:p w14:paraId="49721A05" w14:textId="77777777" w:rsidR="003735ED" w:rsidRPr="00736B70" w:rsidRDefault="003735ED" w:rsidP="00394323">
      <w:pPr>
        <w:spacing w:before="120" w:after="120" w:line="259" w:lineRule="auto"/>
        <w:rPr>
          <w:rFonts w:cs="Arial"/>
          <w:szCs w:val="20"/>
        </w:rPr>
      </w:pPr>
      <w:r w:rsidRPr="00736B70">
        <w:rPr>
          <w:rFonts w:cs="Arial"/>
          <w:szCs w:val="20"/>
        </w:rPr>
        <w:t>V primeru, da izvajalec ne izpolnjuje pogodbenih obveznosti na način, predviden v pogodbi o izvedbi javnega naročila, začne naročnik ustrezne postopke za njeno prekinitev.</w:t>
      </w:r>
    </w:p>
    <w:p w14:paraId="4FE06776" w14:textId="77777777" w:rsidR="006C63CC" w:rsidRPr="00736B70" w:rsidRDefault="006C63CC" w:rsidP="00394323">
      <w:pPr>
        <w:spacing w:before="120" w:after="120" w:line="259" w:lineRule="auto"/>
        <w:rPr>
          <w:rFonts w:cs="Arial"/>
          <w:szCs w:val="20"/>
        </w:rPr>
      </w:pPr>
    </w:p>
    <w:p w14:paraId="449FFAA8" w14:textId="77777777" w:rsidR="00ED4701" w:rsidRDefault="00B41836" w:rsidP="00394323">
      <w:pPr>
        <w:pStyle w:val="Naslov1"/>
        <w:spacing w:before="120" w:beforeAutospacing="0" w:after="120" w:afterAutospacing="0" w:line="259" w:lineRule="auto"/>
        <w:rPr>
          <w:rFonts w:cs="Arial"/>
          <w:szCs w:val="20"/>
        </w:rPr>
      </w:pPr>
      <w:r w:rsidRPr="00736B70">
        <w:rPr>
          <w:rFonts w:cs="Arial"/>
          <w:szCs w:val="20"/>
        </w:rPr>
        <w:t>VARSTVO OSEBNIH PODATKOV IN POSLOVNIH SKRIVNOSTI</w:t>
      </w:r>
    </w:p>
    <w:p w14:paraId="6AF47DE7" w14:textId="77777777" w:rsidR="00187019" w:rsidRPr="00187019" w:rsidRDefault="00187019" w:rsidP="00187019"/>
    <w:p w14:paraId="485FD426" w14:textId="77777777" w:rsidR="00B41836" w:rsidRPr="00736B70" w:rsidRDefault="00B41836" w:rsidP="00394323">
      <w:pPr>
        <w:numPr>
          <w:ilvl w:val="0"/>
          <w:numId w:val="26"/>
        </w:numPr>
        <w:spacing w:before="120" w:after="120" w:line="259" w:lineRule="auto"/>
        <w:jc w:val="center"/>
        <w:rPr>
          <w:rFonts w:cs="Arial"/>
          <w:szCs w:val="20"/>
        </w:rPr>
      </w:pPr>
      <w:r w:rsidRPr="00736B70">
        <w:rPr>
          <w:rFonts w:cs="Arial"/>
          <w:szCs w:val="20"/>
        </w:rPr>
        <w:t>člen</w:t>
      </w:r>
    </w:p>
    <w:p w14:paraId="1F5A9CD5" w14:textId="77777777" w:rsidR="00B41836" w:rsidRPr="00736B70" w:rsidRDefault="00B41836" w:rsidP="00394323">
      <w:pPr>
        <w:spacing w:before="120" w:after="120" w:line="259" w:lineRule="auto"/>
        <w:rPr>
          <w:rFonts w:cs="Arial"/>
          <w:szCs w:val="20"/>
        </w:rPr>
      </w:pPr>
      <w:r w:rsidRPr="00736B70">
        <w:rPr>
          <w:rFonts w:cs="Arial"/>
          <w:szCs w:val="20"/>
        </w:rPr>
        <w:t>Izvajalec se zavezuje varovati vse morebitne prejete osebne podatke v skladu z veljavno zakonodajo, t</w:t>
      </w:r>
      <w:r w:rsidR="00B139E6" w:rsidRPr="00736B70">
        <w:rPr>
          <w:rFonts w:cs="Arial"/>
          <w:szCs w:val="20"/>
        </w:rPr>
        <w:t>o</w:t>
      </w:r>
      <w:r w:rsidRPr="00736B70">
        <w:rPr>
          <w:rFonts w:cs="Arial"/>
          <w:szCs w:val="20"/>
        </w:rPr>
        <w:t xml:space="preserve"> pogodb</w:t>
      </w:r>
      <w:r w:rsidR="00B139E6" w:rsidRPr="00736B70">
        <w:rPr>
          <w:rFonts w:cs="Arial"/>
          <w:szCs w:val="20"/>
        </w:rPr>
        <w:t>o</w:t>
      </w:r>
      <w:r w:rsidRPr="00736B70">
        <w:rPr>
          <w:rFonts w:cs="Arial"/>
          <w:szCs w:val="20"/>
        </w:rPr>
        <w:t xml:space="preserve"> in pravilnik</w:t>
      </w:r>
      <w:r w:rsidR="00B139E6" w:rsidRPr="00736B70">
        <w:rPr>
          <w:rFonts w:cs="Arial"/>
          <w:szCs w:val="20"/>
        </w:rPr>
        <w:t>om</w:t>
      </w:r>
      <w:r w:rsidRPr="00736B70">
        <w:rPr>
          <w:rFonts w:cs="Arial"/>
          <w:szCs w:val="20"/>
        </w:rPr>
        <w:t xml:space="preserve"> </w:t>
      </w:r>
      <w:r w:rsidR="008A6669" w:rsidRPr="00736B70">
        <w:rPr>
          <w:rFonts w:cs="Arial"/>
          <w:szCs w:val="20"/>
        </w:rPr>
        <w:t xml:space="preserve">o </w:t>
      </w:r>
      <w:r w:rsidRPr="00736B70">
        <w:rPr>
          <w:rFonts w:cs="Arial"/>
          <w:szCs w:val="20"/>
        </w:rPr>
        <w:t xml:space="preserve">varovanju osebnih podatkov </w:t>
      </w:r>
      <w:r w:rsidR="00B139E6" w:rsidRPr="00736B70">
        <w:rPr>
          <w:rFonts w:cs="Arial"/>
          <w:szCs w:val="20"/>
        </w:rPr>
        <w:t xml:space="preserve">pri </w:t>
      </w:r>
      <w:r w:rsidRPr="00736B70">
        <w:rPr>
          <w:rFonts w:cs="Arial"/>
          <w:szCs w:val="20"/>
        </w:rPr>
        <w:t>naročnik</w:t>
      </w:r>
      <w:r w:rsidR="00B139E6" w:rsidRPr="00736B70">
        <w:rPr>
          <w:rFonts w:cs="Arial"/>
          <w:szCs w:val="20"/>
        </w:rPr>
        <w:t>u</w:t>
      </w:r>
      <w:r w:rsidRPr="00736B70">
        <w:rPr>
          <w:rFonts w:cs="Arial"/>
          <w:szCs w:val="20"/>
        </w:rPr>
        <w:t>.</w:t>
      </w:r>
    </w:p>
    <w:p w14:paraId="723F67D9" w14:textId="77777777" w:rsidR="00B41836" w:rsidRPr="00736B70" w:rsidRDefault="00B41836" w:rsidP="00394323">
      <w:pPr>
        <w:spacing w:before="120" w:after="120" w:line="259" w:lineRule="auto"/>
        <w:rPr>
          <w:rFonts w:cs="Arial"/>
          <w:szCs w:val="20"/>
        </w:rPr>
      </w:pPr>
      <w:r w:rsidRPr="00736B70">
        <w:rPr>
          <w:rFonts w:cs="Arial"/>
          <w:szCs w:val="20"/>
        </w:rPr>
        <w:t>Prejetih osebnih podatkov ne sme uporabljati za drugačen namen, kot je določen s to pogodbo. Izvajalec se nadalje še zavezuje, da bo osebne podatke, po izpolnitvi namena</w:t>
      </w:r>
      <w:r w:rsidR="008A6669" w:rsidRPr="00736B70">
        <w:rPr>
          <w:rFonts w:cs="Arial"/>
          <w:szCs w:val="20"/>
        </w:rPr>
        <w:t>, kot</w:t>
      </w:r>
      <w:r w:rsidRPr="00736B70">
        <w:rPr>
          <w:rFonts w:cs="Arial"/>
          <w:szCs w:val="20"/>
        </w:rPr>
        <w:t xml:space="preserve"> izhaja iz te pogodbe, ali v primeru spora med pogodbenima strankama, nemudoma uničil. </w:t>
      </w:r>
    </w:p>
    <w:p w14:paraId="057FF32F" w14:textId="77777777" w:rsidR="008A6669" w:rsidRPr="00736B70" w:rsidRDefault="008A6669" w:rsidP="00394323">
      <w:pPr>
        <w:spacing w:before="120" w:after="120" w:line="259" w:lineRule="auto"/>
        <w:rPr>
          <w:rFonts w:cs="Arial"/>
          <w:szCs w:val="20"/>
        </w:rPr>
      </w:pPr>
    </w:p>
    <w:p w14:paraId="18A11596" w14:textId="77777777" w:rsidR="00B41836" w:rsidRPr="00736B70" w:rsidRDefault="00B41836" w:rsidP="00394323">
      <w:pPr>
        <w:numPr>
          <w:ilvl w:val="0"/>
          <w:numId w:val="26"/>
        </w:numPr>
        <w:spacing w:before="120" w:after="120" w:line="259" w:lineRule="auto"/>
        <w:jc w:val="center"/>
        <w:rPr>
          <w:rFonts w:cs="Arial"/>
          <w:szCs w:val="20"/>
        </w:rPr>
      </w:pPr>
      <w:r w:rsidRPr="00736B70">
        <w:rPr>
          <w:rFonts w:cs="Arial"/>
          <w:szCs w:val="20"/>
        </w:rPr>
        <w:t>člen</w:t>
      </w:r>
    </w:p>
    <w:p w14:paraId="76C5E837" w14:textId="77777777" w:rsidR="00B41836" w:rsidRPr="00736B70" w:rsidRDefault="00B41836" w:rsidP="00394323">
      <w:pPr>
        <w:spacing w:before="120" w:after="120" w:line="259" w:lineRule="auto"/>
        <w:rPr>
          <w:rFonts w:cs="Arial"/>
          <w:szCs w:val="20"/>
        </w:rPr>
      </w:pPr>
      <w:r w:rsidRPr="00736B70">
        <w:rPr>
          <w:rFonts w:cs="Arial"/>
          <w:szCs w:val="20"/>
        </w:rPr>
        <w:t xml:space="preserve">Izvajalec in naročnik se pod moralno in materialno odgovornostjo zavežeta, da vsi podatki, informacije in dokumentacija, do katerih bi prišla pri izvajanju del po tej pogodbi, predstavljajo poslovno skrivnost in da jih bosta skrbno varovala v skladu z zakonodajo varovanja osebnih podatkov, in sicer ne glede na to, ali se bo izvajalec z njimi seznanil pri neposrednem opravljanju storitev za naročnika, preko pisne dokumentacije, elektronskega poslovanja ali na </w:t>
      </w:r>
      <w:r w:rsidR="004903D5" w:rsidRPr="00736B70">
        <w:rPr>
          <w:rFonts w:cs="Arial"/>
          <w:szCs w:val="20"/>
        </w:rPr>
        <w:t>kakršen koli</w:t>
      </w:r>
      <w:r w:rsidRPr="00736B70">
        <w:rPr>
          <w:rFonts w:cs="Arial"/>
          <w:szCs w:val="20"/>
        </w:rPr>
        <w:t xml:space="preserve"> drug način.</w:t>
      </w:r>
    </w:p>
    <w:p w14:paraId="216A862F" w14:textId="77777777" w:rsidR="00B41836" w:rsidRPr="00736B70" w:rsidRDefault="00B41836" w:rsidP="00394323">
      <w:pPr>
        <w:spacing w:before="120" w:after="120" w:line="259" w:lineRule="auto"/>
        <w:rPr>
          <w:rFonts w:cs="Arial"/>
          <w:szCs w:val="20"/>
        </w:rPr>
      </w:pPr>
      <w:r w:rsidRPr="00736B70">
        <w:rPr>
          <w:rFonts w:cs="Arial"/>
          <w:szCs w:val="20"/>
        </w:rPr>
        <w:t xml:space="preserve">Pogodbeni stranki soglašata, da so poslovno občutljivi vsi podatki ali informacije poslovne, osebne, tehnične ali finančne narave, ki jih naročnik pridobiva pri opravljanju svoje dejavnosti ali na podlagi pogodbenih razmerij in so lahko poslovno koristni oziroma imajo naravo poslovne skrivnosti, kot to določa zakonodaja. </w:t>
      </w:r>
    </w:p>
    <w:p w14:paraId="0EAA8AD3" w14:textId="77777777" w:rsidR="00B41836" w:rsidRPr="00736B70" w:rsidRDefault="00B41836" w:rsidP="00394323">
      <w:pPr>
        <w:spacing w:before="120" w:after="120" w:line="259" w:lineRule="auto"/>
        <w:rPr>
          <w:rFonts w:cs="Arial"/>
          <w:szCs w:val="20"/>
        </w:rPr>
      </w:pPr>
      <w:r w:rsidRPr="00736B70">
        <w:rPr>
          <w:rFonts w:cs="Arial"/>
          <w:szCs w:val="20"/>
        </w:rPr>
        <w:t>Pogodbeni stranki in njene pooblaščene osebe v skladu z veljavno zakonodajo in to pogodbo odškodninsko odgovarjajo za vsako nepooblaščeno razkritje zaupnih ali poslovno občutljivih ter osebnih podatkov, pridobljenih na podlagi te pogodbe.</w:t>
      </w:r>
    </w:p>
    <w:p w14:paraId="3F9C7AA6" w14:textId="77777777" w:rsidR="00B41836" w:rsidRPr="00736B70" w:rsidRDefault="00B41836" w:rsidP="00394323">
      <w:pPr>
        <w:spacing w:before="120" w:after="120" w:line="259" w:lineRule="auto"/>
        <w:rPr>
          <w:rFonts w:cs="Arial"/>
          <w:szCs w:val="20"/>
        </w:rPr>
      </w:pPr>
    </w:p>
    <w:p w14:paraId="7119FC68" w14:textId="77777777" w:rsidR="004C5AB7" w:rsidRPr="00736B70" w:rsidRDefault="004C5AB7" w:rsidP="00394323">
      <w:pPr>
        <w:pStyle w:val="Naslov1"/>
        <w:spacing w:before="120" w:beforeAutospacing="0" w:after="120" w:afterAutospacing="0" w:line="259" w:lineRule="auto"/>
        <w:rPr>
          <w:rFonts w:cs="Arial"/>
          <w:szCs w:val="20"/>
        </w:rPr>
      </w:pPr>
      <w:r w:rsidRPr="00736B70">
        <w:rPr>
          <w:rFonts w:cs="Arial"/>
          <w:szCs w:val="20"/>
        </w:rPr>
        <w:t>KONČNE DOLOČBE</w:t>
      </w:r>
    </w:p>
    <w:p w14:paraId="0CF51446"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311789E3" w14:textId="77777777" w:rsidR="004C5AB7" w:rsidRPr="00736B70" w:rsidRDefault="004C5AB7" w:rsidP="00394323">
      <w:pPr>
        <w:spacing w:before="120" w:after="120" w:line="259" w:lineRule="auto"/>
        <w:rPr>
          <w:rFonts w:cs="Arial"/>
          <w:szCs w:val="20"/>
        </w:rPr>
      </w:pPr>
      <w:r w:rsidRPr="00736B70">
        <w:rPr>
          <w:rFonts w:cs="Arial"/>
          <w:szCs w:val="20"/>
        </w:rPr>
        <w:t xml:space="preserve">Če pride do statusne spremembe izvajalca, pridobi status stranke novi subjekt le v primeru, če naročnik s tem soglaša. </w:t>
      </w:r>
    </w:p>
    <w:p w14:paraId="6F1195BD" w14:textId="77777777" w:rsidR="008A6669" w:rsidRPr="00736B70" w:rsidRDefault="008A6669" w:rsidP="00394323">
      <w:pPr>
        <w:spacing w:before="120" w:after="120" w:line="259" w:lineRule="auto"/>
        <w:rPr>
          <w:rFonts w:cs="Arial"/>
          <w:szCs w:val="20"/>
        </w:rPr>
      </w:pPr>
    </w:p>
    <w:p w14:paraId="10AA706B"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75A77CFA" w14:textId="77777777" w:rsidR="004C5AB7" w:rsidRPr="00736B70" w:rsidRDefault="00ED56FC" w:rsidP="00394323">
      <w:pPr>
        <w:spacing w:before="120" w:after="120" w:line="259" w:lineRule="auto"/>
        <w:rPr>
          <w:rFonts w:cs="Arial"/>
          <w:szCs w:val="20"/>
        </w:rPr>
      </w:pPr>
      <w:r w:rsidRPr="00736B70">
        <w:rPr>
          <w:rFonts w:cs="Arial"/>
          <w:szCs w:val="20"/>
        </w:rPr>
        <w:t xml:space="preserve">Obseg del in vrsta gradbeno obrtniških in instalacijskih del ter časovni roki izvedbe del ter plačilni pogoji, se med izvajanjem lahko spremenijo, vendar ne tako, da bi ogrozili rok za dokončanje del. Naročnik in </w:t>
      </w:r>
      <w:r w:rsidRPr="00736B70">
        <w:rPr>
          <w:rFonts w:cs="Arial"/>
          <w:szCs w:val="20"/>
        </w:rPr>
        <w:lastRenderedPageBreak/>
        <w:t xml:space="preserve">izvajalec uredita spremembe z dodatkom k tej pogodbi, kjer se dogovorita </w:t>
      </w:r>
      <w:r w:rsidR="008262A9" w:rsidRPr="00736B70">
        <w:rPr>
          <w:rFonts w:cs="Arial"/>
          <w:szCs w:val="20"/>
        </w:rPr>
        <w:t>glede</w:t>
      </w:r>
      <w:r w:rsidRPr="00736B70">
        <w:rPr>
          <w:rFonts w:cs="Arial"/>
          <w:szCs w:val="20"/>
        </w:rPr>
        <w:t xml:space="preserve"> del, cene, roka in plačilnih pogojev.</w:t>
      </w:r>
    </w:p>
    <w:p w14:paraId="3572874B" w14:textId="77777777" w:rsidR="00ED56FC" w:rsidRPr="00736B70" w:rsidRDefault="00ED56FC" w:rsidP="00394323">
      <w:pPr>
        <w:spacing w:before="120" w:after="120" w:line="259" w:lineRule="auto"/>
        <w:rPr>
          <w:rFonts w:cs="Arial"/>
          <w:szCs w:val="20"/>
        </w:rPr>
      </w:pPr>
      <w:r w:rsidRPr="00736B70">
        <w:rPr>
          <w:rFonts w:cs="Arial"/>
          <w:szCs w:val="20"/>
        </w:rPr>
        <w:t>Spremembe in dopolnitve pogodbe so veljavne le, če z njimi soglašata obe pogodbeni stranki in so sklenjene v pisni obliki dodatka k tej pogodbi.</w:t>
      </w:r>
    </w:p>
    <w:p w14:paraId="05BD277C" w14:textId="77777777" w:rsidR="00ED56FC" w:rsidRPr="00736B70" w:rsidRDefault="00ED56FC" w:rsidP="00394323">
      <w:pPr>
        <w:spacing w:before="120" w:after="120" w:line="259" w:lineRule="auto"/>
        <w:rPr>
          <w:rFonts w:cs="Arial"/>
          <w:szCs w:val="20"/>
        </w:rPr>
      </w:pPr>
      <w:r w:rsidRPr="00736B70">
        <w:rPr>
          <w:rFonts w:cs="Arial"/>
          <w:szCs w:val="20"/>
        </w:rPr>
        <w:t xml:space="preserve">Če se pokaže potreba za spremembo ali dopolnitev predmeta pogodbe iz </w:t>
      </w:r>
      <w:r w:rsidR="004903D5" w:rsidRPr="00736B70">
        <w:rPr>
          <w:rFonts w:cs="Arial"/>
          <w:szCs w:val="20"/>
        </w:rPr>
        <w:t>kakršnih koli</w:t>
      </w:r>
      <w:r w:rsidRPr="00736B70">
        <w:rPr>
          <w:rFonts w:cs="Arial"/>
          <w:szCs w:val="20"/>
        </w:rPr>
        <w:t xml:space="preserve"> razlogov, morata izvajalec in naročnik pisno ugotoviti razloge za nastale spremembe ter soglasno uskladiti besedilo dodatka k tej pogodbi.</w:t>
      </w:r>
    </w:p>
    <w:p w14:paraId="59B65646"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4318A4A1" w14:textId="77777777" w:rsidR="004C5AB7" w:rsidRPr="00736B70" w:rsidRDefault="00ED56FC" w:rsidP="00394323">
      <w:pPr>
        <w:spacing w:before="120" w:after="120" w:line="259" w:lineRule="auto"/>
        <w:rPr>
          <w:rFonts w:cs="Arial"/>
          <w:szCs w:val="20"/>
        </w:rPr>
      </w:pPr>
      <w:r w:rsidRPr="00736B70">
        <w:rPr>
          <w:rFonts w:cs="Arial"/>
          <w:szCs w:val="20"/>
        </w:rPr>
        <w:t xml:space="preserve">Izvajalec se s podpisom </w:t>
      </w:r>
      <w:r w:rsidR="008262A9" w:rsidRPr="00736B70">
        <w:rPr>
          <w:rFonts w:cs="Arial"/>
          <w:szCs w:val="20"/>
        </w:rPr>
        <w:t>t</w:t>
      </w:r>
      <w:r w:rsidRPr="00736B70">
        <w:rPr>
          <w:rFonts w:cs="Arial"/>
          <w:szCs w:val="20"/>
        </w:rPr>
        <w:t xml:space="preserve">e pogodbe zavezuje, da ne bo prenašal denarnih terjatev iz naslova te pogodbe na druge, zato takšni prenosi nimajo pravnega učinka. Prav tako se izvajalec s podpisom te pogodbe zavezuje, da ne bo brez predhodnega pisnega soglasja naročnika prenesel na tretjo osebo te pogodbe, dela pogodbe ali </w:t>
      </w:r>
      <w:r w:rsidR="004903D5" w:rsidRPr="00736B70">
        <w:rPr>
          <w:rFonts w:cs="Arial"/>
          <w:szCs w:val="20"/>
        </w:rPr>
        <w:t>kakršno koli</w:t>
      </w:r>
      <w:r w:rsidRPr="00736B70">
        <w:rPr>
          <w:rFonts w:cs="Arial"/>
          <w:szCs w:val="20"/>
        </w:rPr>
        <w:t xml:space="preserve"> drugo korist, obveznost ali interes iz pogodbe ali na podlagi le-te.</w:t>
      </w:r>
    </w:p>
    <w:p w14:paraId="416D25E0" w14:textId="77777777" w:rsidR="006C63CC" w:rsidRPr="00736B70" w:rsidRDefault="006C63CC" w:rsidP="00394323">
      <w:pPr>
        <w:spacing w:before="120" w:after="120" w:line="259" w:lineRule="auto"/>
        <w:rPr>
          <w:rFonts w:cs="Arial"/>
          <w:szCs w:val="20"/>
        </w:rPr>
      </w:pPr>
    </w:p>
    <w:p w14:paraId="30337CA3" w14:textId="77777777" w:rsidR="004C5AB7" w:rsidRPr="00736B70" w:rsidRDefault="008262A9" w:rsidP="00394323">
      <w:pPr>
        <w:numPr>
          <w:ilvl w:val="0"/>
          <w:numId w:val="26"/>
        </w:numPr>
        <w:spacing w:before="120" w:after="120" w:line="259" w:lineRule="auto"/>
        <w:jc w:val="center"/>
        <w:rPr>
          <w:rFonts w:cs="Arial"/>
          <w:szCs w:val="20"/>
        </w:rPr>
      </w:pPr>
      <w:r w:rsidRPr="00736B70">
        <w:rPr>
          <w:rFonts w:cs="Arial"/>
          <w:szCs w:val="20"/>
        </w:rPr>
        <w:t>člen</w:t>
      </w:r>
    </w:p>
    <w:p w14:paraId="3C123074" w14:textId="6127AA38" w:rsidR="004C5AB7" w:rsidRPr="00736B70" w:rsidRDefault="004C5AB7" w:rsidP="00394323">
      <w:pPr>
        <w:spacing w:before="120" w:after="120" w:line="259" w:lineRule="auto"/>
        <w:rPr>
          <w:rFonts w:cs="Arial"/>
          <w:szCs w:val="20"/>
        </w:rPr>
      </w:pPr>
      <w:r w:rsidRPr="00736B70">
        <w:rPr>
          <w:rFonts w:cs="Arial"/>
          <w:szCs w:val="20"/>
        </w:rPr>
        <w:t>Pogodba je sklenjena, ko jo podpiše</w:t>
      </w:r>
      <w:r w:rsidR="001713E8">
        <w:rPr>
          <w:rFonts w:cs="Arial"/>
          <w:szCs w:val="20"/>
        </w:rPr>
        <w:t>jo</w:t>
      </w:r>
      <w:r w:rsidRPr="00736B70">
        <w:rPr>
          <w:rFonts w:cs="Arial"/>
          <w:szCs w:val="20"/>
        </w:rPr>
        <w:t xml:space="preserve"> </w:t>
      </w:r>
      <w:r w:rsidR="00CF1845">
        <w:rPr>
          <w:rFonts w:cs="Arial"/>
          <w:szCs w:val="20"/>
        </w:rPr>
        <w:t>vse</w:t>
      </w:r>
      <w:r w:rsidRPr="00736B70">
        <w:rPr>
          <w:rFonts w:cs="Arial"/>
          <w:szCs w:val="20"/>
        </w:rPr>
        <w:t xml:space="preserve"> pogodben</w:t>
      </w:r>
      <w:r w:rsidR="008C5DBF">
        <w:rPr>
          <w:rFonts w:cs="Arial"/>
          <w:szCs w:val="20"/>
        </w:rPr>
        <w:t>e</w:t>
      </w:r>
      <w:r w:rsidRPr="00736B70">
        <w:rPr>
          <w:rFonts w:cs="Arial"/>
          <w:szCs w:val="20"/>
        </w:rPr>
        <w:t xml:space="preserve"> strank</w:t>
      </w:r>
      <w:r w:rsidR="008C5DBF">
        <w:rPr>
          <w:rFonts w:cs="Arial"/>
          <w:szCs w:val="20"/>
        </w:rPr>
        <w:t>e</w:t>
      </w:r>
      <w:r w:rsidRPr="00736B70">
        <w:rPr>
          <w:rFonts w:cs="Arial"/>
          <w:szCs w:val="20"/>
        </w:rPr>
        <w:t>.</w:t>
      </w:r>
    </w:p>
    <w:p w14:paraId="20D9A11E" w14:textId="77777777" w:rsidR="008A6669" w:rsidRPr="00736B70" w:rsidRDefault="008A6669" w:rsidP="00394323">
      <w:pPr>
        <w:spacing w:before="120" w:after="120" w:line="259" w:lineRule="auto"/>
        <w:rPr>
          <w:rFonts w:cs="Arial"/>
          <w:szCs w:val="20"/>
        </w:rPr>
      </w:pPr>
    </w:p>
    <w:p w14:paraId="5806C09B" w14:textId="77777777" w:rsidR="004C5AB7" w:rsidRPr="00736B70" w:rsidRDefault="004C5AB7" w:rsidP="00394323">
      <w:pPr>
        <w:numPr>
          <w:ilvl w:val="0"/>
          <w:numId w:val="26"/>
        </w:numPr>
        <w:spacing w:before="120" w:after="120" w:line="259" w:lineRule="auto"/>
        <w:jc w:val="center"/>
        <w:rPr>
          <w:rFonts w:cs="Arial"/>
          <w:szCs w:val="20"/>
        </w:rPr>
      </w:pPr>
      <w:r w:rsidRPr="00736B70">
        <w:rPr>
          <w:rFonts w:cs="Arial"/>
          <w:szCs w:val="20"/>
        </w:rPr>
        <w:t>člen</w:t>
      </w:r>
    </w:p>
    <w:p w14:paraId="1617E9CE" w14:textId="4033D374" w:rsidR="004C5AB7" w:rsidRPr="00736B70" w:rsidRDefault="004C5AB7" w:rsidP="00394323">
      <w:pPr>
        <w:spacing w:before="120" w:after="120" w:line="259" w:lineRule="auto"/>
        <w:rPr>
          <w:rFonts w:cs="Arial"/>
          <w:szCs w:val="20"/>
        </w:rPr>
      </w:pPr>
      <w:r w:rsidRPr="00736B70">
        <w:rPr>
          <w:rFonts w:cs="Arial"/>
          <w:szCs w:val="20"/>
        </w:rPr>
        <w:t xml:space="preserve">Ta pogodba je napisana v </w:t>
      </w:r>
      <w:r w:rsidR="008C5DBF">
        <w:rPr>
          <w:rFonts w:cs="Arial"/>
          <w:szCs w:val="20"/>
        </w:rPr>
        <w:t>šestih</w:t>
      </w:r>
      <w:r w:rsidRPr="00736B70">
        <w:rPr>
          <w:rFonts w:cs="Arial"/>
          <w:szCs w:val="20"/>
        </w:rPr>
        <w:t xml:space="preserve"> (</w:t>
      </w:r>
      <w:r w:rsidR="008C5DBF">
        <w:rPr>
          <w:rFonts w:cs="Arial"/>
          <w:szCs w:val="20"/>
        </w:rPr>
        <w:t>6</w:t>
      </w:r>
      <w:r w:rsidRPr="00736B70">
        <w:rPr>
          <w:rFonts w:cs="Arial"/>
          <w:szCs w:val="20"/>
        </w:rPr>
        <w:t xml:space="preserve">) enakih izvodih, od katerih </w:t>
      </w:r>
      <w:r w:rsidR="008C5DBF">
        <w:rPr>
          <w:rFonts w:cs="Arial"/>
          <w:szCs w:val="20"/>
        </w:rPr>
        <w:t xml:space="preserve">vsaka pogodbena stranka prejeme 2 izvoda </w:t>
      </w:r>
      <w:r w:rsidRPr="00736B70">
        <w:rPr>
          <w:rFonts w:cs="Arial"/>
          <w:szCs w:val="20"/>
        </w:rPr>
        <w:t>.</w:t>
      </w:r>
    </w:p>
    <w:p w14:paraId="2E71421A" w14:textId="77777777" w:rsidR="004C5AB7" w:rsidRPr="00736B70" w:rsidRDefault="004C5AB7" w:rsidP="00394323">
      <w:pPr>
        <w:spacing w:before="120" w:after="120" w:line="259" w:lineRule="auto"/>
        <w:rPr>
          <w:rFonts w:cs="Arial"/>
          <w:szCs w:val="20"/>
        </w:rPr>
      </w:pPr>
    </w:p>
    <w:p w14:paraId="4A01B71C" w14:textId="77777777" w:rsidR="004C5AB7" w:rsidRPr="00736B70" w:rsidRDefault="004C5AB7" w:rsidP="00394323">
      <w:pPr>
        <w:spacing w:before="120" w:after="120" w:line="259" w:lineRule="auto"/>
        <w:rPr>
          <w:rFonts w:cs="Arial"/>
          <w:szCs w:val="20"/>
        </w:rPr>
      </w:pPr>
    </w:p>
    <w:p w14:paraId="3EDA9AF1" w14:textId="77777777" w:rsidR="008A6669" w:rsidRPr="00736B70" w:rsidRDefault="008A6669" w:rsidP="00394323">
      <w:pPr>
        <w:spacing w:before="120" w:after="120" w:line="259" w:lineRule="auto"/>
        <w:rPr>
          <w:rFonts w:cs="Arial"/>
          <w:szCs w:val="20"/>
        </w:rPr>
      </w:pPr>
    </w:p>
    <w:p w14:paraId="6376ED5C" w14:textId="77777777" w:rsidR="008A6669" w:rsidRPr="00736B70" w:rsidRDefault="008A6669" w:rsidP="00394323">
      <w:pPr>
        <w:spacing w:before="120" w:after="120" w:line="259" w:lineRule="auto"/>
        <w:rPr>
          <w:rFonts w:cs="Arial"/>
          <w:szCs w:val="20"/>
        </w:rPr>
      </w:pPr>
    </w:p>
    <w:p w14:paraId="647CCC25" w14:textId="77777777" w:rsidR="004C5AB7" w:rsidRPr="00736B70" w:rsidRDefault="004C5AB7" w:rsidP="00394323">
      <w:pPr>
        <w:spacing w:before="120" w:after="120" w:line="259" w:lineRule="auto"/>
        <w:rPr>
          <w:rFonts w:cs="Arial"/>
          <w:szCs w:val="20"/>
        </w:rPr>
      </w:pPr>
      <w:r w:rsidRPr="00736B70">
        <w:rPr>
          <w:rFonts w:cs="Arial"/>
          <w:szCs w:val="20"/>
        </w:rPr>
        <w:t xml:space="preserve">Datum: </w:t>
      </w:r>
      <w:r w:rsidR="007A4710" w:rsidRPr="00736B70">
        <w:rPr>
          <w:rFonts w:cs="Arial"/>
          <w:szCs w:val="20"/>
        </w:rPr>
        <w:t>________________</w:t>
      </w: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007A4710" w:rsidRPr="00736B70">
        <w:rPr>
          <w:rFonts w:cs="Arial"/>
          <w:szCs w:val="20"/>
        </w:rPr>
        <w:tab/>
      </w:r>
      <w:r w:rsidRPr="00736B70">
        <w:rPr>
          <w:rFonts w:cs="Arial"/>
          <w:szCs w:val="20"/>
        </w:rPr>
        <w:t xml:space="preserve">Datum: </w:t>
      </w:r>
      <w:r w:rsidR="007A4710" w:rsidRPr="00736B70">
        <w:rPr>
          <w:rFonts w:cs="Arial"/>
          <w:szCs w:val="20"/>
        </w:rPr>
        <w:t>________________</w:t>
      </w:r>
    </w:p>
    <w:p w14:paraId="22B08C99" w14:textId="5B90AB7C" w:rsidR="004C5AB7" w:rsidRPr="00736B70" w:rsidRDefault="004C5AB7" w:rsidP="00394323">
      <w:pPr>
        <w:spacing w:before="120" w:after="120" w:line="259" w:lineRule="auto"/>
        <w:rPr>
          <w:rFonts w:cs="Arial"/>
          <w:szCs w:val="20"/>
        </w:rPr>
      </w:pPr>
      <w:r w:rsidRPr="00736B70">
        <w:rPr>
          <w:rFonts w:cs="Arial"/>
          <w:szCs w:val="20"/>
        </w:rPr>
        <w:t>Številka: _______________</w:t>
      </w: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007A4710" w:rsidRPr="00736B70">
        <w:rPr>
          <w:rFonts w:cs="Arial"/>
          <w:szCs w:val="20"/>
        </w:rPr>
        <w:tab/>
      </w:r>
      <w:r w:rsidRPr="00736B70">
        <w:rPr>
          <w:rFonts w:cs="Arial"/>
          <w:szCs w:val="20"/>
        </w:rPr>
        <w:t xml:space="preserve">Številka: </w:t>
      </w:r>
      <w:r w:rsidR="008C5DBF">
        <w:rPr>
          <w:rFonts w:cs="Arial"/>
          <w:szCs w:val="20"/>
        </w:rPr>
        <w:t>430-</w:t>
      </w:r>
      <w:r w:rsidR="00336144">
        <w:rPr>
          <w:rFonts w:cs="Arial"/>
          <w:szCs w:val="20"/>
        </w:rPr>
        <w:t>9/2023</w:t>
      </w:r>
    </w:p>
    <w:p w14:paraId="6A0E854C" w14:textId="77777777" w:rsidR="004C5AB7" w:rsidRPr="00736B70" w:rsidRDefault="004C5AB7" w:rsidP="00394323">
      <w:pPr>
        <w:spacing w:before="120" w:after="120" w:line="259" w:lineRule="auto"/>
        <w:rPr>
          <w:rFonts w:cs="Arial"/>
          <w:szCs w:val="20"/>
        </w:rPr>
      </w:pPr>
    </w:p>
    <w:p w14:paraId="4A1CABE5" w14:textId="77777777" w:rsidR="004C5AB7" w:rsidRPr="00736B70" w:rsidRDefault="004C5AB7" w:rsidP="00394323">
      <w:pPr>
        <w:spacing w:before="120" w:after="120" w:line="259" w:lineRule="auto"/>
        <w:rPr>
          <w:rFonts w:cs="Arial"/>
          <w:szCs w:val="20"/>
        </w:rPr>
      </w:pPr>
    </w:p>
    <w:p w14:paraId="48FB50A0" w14:textId="77777777" w:rsidR="004C5AB7" w:rsidRPr="00736B70" w:rsidRDefault="004C5AB7" w:rsidP="00394323">
      <w:pPr>
        <w:spacing w:before="120" w:after="120" w:line="259" w:lineRule="auto"/>
        <w:rPr>
          <w:rFonts w:cs="Arial"/>
          <w:szCs w:val="20"/>
        </w:rPr>
      </w:pPr>
    </w:p>
    <w:p w14:paraId="6C50DB32" w14:textId="77777777" w:rsidR="004C5AB7" w:rsidRPr="00736B70" w:rsidRDefault="004C5AB7" w:rsidP="00394323">
      <w:pPr>
        <w:spacing w:before="120" w:after="120" w:line="259" w:lineRule="auto"/>
        <w:rPr>
          <w:rFonts w:cs="Arial"/>
          <w:szCs w:val="20"/>
        </w:rPr>
      </w:pPr>
      <w:r w:rsidRPr="00736B70">
        <w:rPr>
          <w:rFonts w:cs="Arial"/>
          <w:szCs w:val="20"/>
        </w:rPr>
        <w:t>IZVAJALEC:</w:t>
      </w: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008262A9" w:rsidRPr="00736B70">
        <w:rPr>
          <w:rFonts w:cs="Arial"/>
          <w:szCs w:val="20"/>
        </w:rPr>
        <w:tab/>
      </w:r>
      <w:r w:rsidR="008262A9" w:rsidRPr="00736B70">
        <w:rPr>
          <w:rFonts w:cs="Arial"/>
          <w:szCs w:val="20"/>
        </w:rPr>
        <w:tab/>
      </w:r>
      <w:r w:rsidRPr="00736B70">
        <w:rPr>
          <w:rFonts w:cs="Arial"/>
          <w:szCs w:val="20"/>
        </w:rPr>
        <w:t>NAROČNIK:</w:t>
      </w:r>
    </w:p>
    <w:p w14:paraId="74F5FB88" w14:textId="412CE5D3" w:rsidR="004C5AB7" w:rsidRPr="00736B70" w:rsidRDefault="00242F4B" w:rsidP="00394323">
      <w:pPr>
        <w:spacing w:before="120" w:after="120" w:line="259" w:lineRule="auto"/>
        <w:rPr>
          <w:rFonts w:cs="Arial"/>
          <w:szCs w:val="20"/>
        </w:rPr>
      </w:pPr>
      <w:r w:rsidRPr="00736B70">
        <w:rPr>
          <w:rFonts w:cs="Arial"/>
          <w:szCs w:val="20"/>
        </w:rPr>
        <w:t>(</w:t>
      </w:r>
      <w:r w:rsidR="004C5AB7" w:rsidRPr="00736B70">
        <w:rPr>
          <w:rFonts w:cs="Arial"/>
          <w:szCs w:val="20"/>
        </w:rPr>
        <w:t>naziv</w:t>
      </w:r>
      <w:r w:rsidR="00D607A1" w:rsidRPr="00736B70">
        <w:rPr>
          <w:rFonts w:cs="Arial"/>
          <w:szCs w:val="20"/>
        </w:rPr>
        <w:t xml:space="preserve"> podpisnika,</w:t>
      </w:r>
      <w:r w:rsidR="00D607A1" w:rsidRPr="00736B70">
        <w:rPr>
          <w:rFonts w:cs="Arial"/>
          <w:szCs w:val="20"/>
        </w:rPr>
        <w:tab/>
      </w:r>
      <w:r w:rsidR="00D607A1" w:rsidRPr="00736B70">
        <w:rPr>
          <w:rFonts w:cs="Arial"/>
          <w:szCs w:val="20"/>
        </w:rPr>
        <w:tab/>
      </w:r>
      <w:r w:rsidR="00D607A1" w:rsidRPr="00736B70">
        <w:rPr>
          <w:rFonts w:cs="Arial"/>
          <w:szCs w:val="20"/>
        </w:rPr>
        <w:tab/>
      </w:r>
      <w:r w:rsidR="00D607A1" w:rsidRPr="00736B70">
        <w:rPr>
          <w:rFonts w:cs="Arial"/>
          <w:szCs w:val="20"/>
        </w:rPr>
        <w:tab/>
      </w:r>
      <w:r w:rsidR="00D607A1" w:rsidRPr="00736B70">
        <w:rPr>
          <w:rFonts w:cs="Arial"/>
          <w:szCs w:val="20"/>
        </w:rPr>
        <w:tab/>
      </w:r>
      <w:r w:rsidR="008262A9" w:rsidRPr="00736B70">
        <w:rPr>
          <w:rFonts w:cs="Arial"/>
          <w:szCs w:val="20"/>
        </w:rPr>
        <w:tab/>
      </w:r>
      <w:r w:rsidR="00577782">
        <w:rPr>
          <w:rFonts w:cs="Arial"/>
          <w:szCs w:val="20"/>
        </w:rPr>
        <w:t xml:space="preserve">     OBČINA CERKNICA </w:t>
      </w:r>
    </w:p>
    <w:p w14:paraId="1BBF7FAD" w14:textId="57A22EE5" w:rsidR="004C5AB7" w:rsidRPr="00736B70" w:rsidRDefault="004C5AB7" w:rsidP="00394323">
      <w:pPr>
        <w:spacing w:before="120" w:after="120" w:line="259" w:lineRule="auto"/>
        <w:rPr>
          <w:rFonts w:cs="Arial"/>
          <w:szCs w:val="20"/>
        </w:rPr>
      </w:pPr>
      <w:r w:rsidRPr="00736B70">
        <w:rPr>
          <w:rFonts w:cs="Arial"/>
          <w:szCs w:val="20"/>
        </w:rPr>
        <w:t>pod</w:t>
      </w:r>
      <w:r w:rsidR="00D607A1" w:rsidRPr="00736B70">
        <w:rPr>
          <w:rFonts w:cs="Arial"/>
          <w:szCs w:val="20"/>
        </w:rPr>
        <w:t>pis in žig)</w:t>
      </w:r>
      <w:r w:rsidR="00D607A1" w:rsidRPr="00736B70">
        <w:rPr>
          <w:rFonts w:cs="Arial"/>
          <w:szCs w:val="20"/>
        </w:rPr>
        <w:tab/>
      </w:r>
      <w:r w:rsidR="00D607A1" w:rsidRPr="00736B70">
        <w:rPr>
          <w:rFonts w:cs="Arial"/>
          <w:szCs w:val="20"/>
        </w:rPr>
        <w:tab/>
      </w:r>
      <w:r w:rsidR="00D607A1" w:rsidRPr="00736B70">
        <w:rPr>
          <w:rFonts w:cs="Arial"/>
          <w:szCs w:val="20"/>
        </w:rPr>
        <w:tab/>
      </w:r>
      <w:r w:rsidR="00D607A1" w:rsidRPr="00736B70">
        <w:rPr>
          <w:rFonts w:cs="Arial"/>
          <w:szCs w:val="20"/>
        </w:rPr>
        <w:tab/>
      </w:r>
      <w:r w:rsidR="00D607A1" w:rsidRPr="00736B70">
        <w:rPr>
          <w:rFonts w:cs="Arial"/>
          <w:szCs w:val="20"/>
        </w:rPr>
        <w:tab/>
      </w:r>
      <w:r w:rsidR="00D607A1" w:rsidRPr="00736B70">
        <w:rPr>
          <w:rFonts w:cs="Arial"/>
          <w:szCs w:val="20"/>
        </w:rPr>
        <w:tab/>
        <w:t xml:space="preserve">                 </w:t>
      </w:r>
      <w:r w:rsidR="008262A9" w:rsidRPr="00736B70">
        <w:rPr>
          <w:rFonts w:cs="Arial"/>
          <w:szCs w:val="20"/>
        </w:rPr>
        <w:tab/>
      </w:r>
      <w:r w:rsidR="00577782">
        <w:rPr>
          <w:rFonts w:cs="Arial"/>
          <w:szCs w:val="20"/>
        </w:rPr>
        <w:t xml:space="preserve">     župan</w:t>
      </w:r>
    </w:p>
    <w:p w14:paraId="233DA7F1" w14:textId="7A8594B0" w:rsidR="00F90F84" w:rsidRDefault="00D607A1" w:rsidP="00394323">
      <w:pPr>
        <w:spacing w:before="120" w:after="120" w:line="259" w:lineRule="auto"/>
        <w:rPr>
          <w:rFonts w:cs="Arial"/>
          <w:szCs w:val="20"/>
        </w:rPr>
      </w:pP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Pr="00736B70">
        <w:rPr>
          <w:rFonts w:cs="Arial"/>
          <w:szCs w:val="20"/>
        </w:rPr>
        <w:tab/>
      </w:r>
      <w:r w:rsidRPr="00736B70">
        <w:rPr>
          <w:rFonts w:cs="Arial"/>
          <w:szCs w:val="20"/>
        </w:rPr>
        <w:tab/>
        <w:t xml:space="preserve">                </w:t>
      </w:r>
      <w:r w:rsidR="00577782">
        <w:rPr>
          <w:rFonts w:cs="Arial"/>
          <w:szCs w:val="20"/>
        </w:rPr>
        <w:t xml:space="preserve">         Marko Rupar</w:t>
      </w:r>
    </w:p>
    <w:p w14:paraId="0BF39FC7" w14:textId="77777777" w:rsidR="00577782" w:rsidRDefault="00577782" w:rsidP="00394323">
      <w:pPr>
        <w:spacing w:before="120" w:after="120" w:line="259" w:lineRule="auto"/>
        <w:rPr>
          <w:rFonts w:cs="Arial"/>
          <w:szCs w:val="20"/>
        </w:rPr>
      </w:pPr>
    </w:p>
    <w:p w14:paraId="2C529938" w14:textId="77777777" w:rsidR="00577782" w:rsidRDefault="00577782" w:rsidP="00394323">
      <w:pPr>
        <w:spacing w:before="120" w:after="120" w:line="259" w:lineRule="auto"/>
        <w:rPr>
          <w:rFonts w:cs="Arial"/>
          <w:szCs w:val="20"/>
        </w:rPr>
      </w:pPr>
    </w:p>
    <w:p w14:paraId="7E7E4EC3" w14:textId="77777777" w:rsidR="004727FD" w:rsidRDefault="00577782" w:rsidP="00394323">
      <w:pPr>
        <w:spacing w:before="120" w:after="120" w:line="259" w:lineRule="auto"/>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4727FD">
        <w:rPr>
          <w:rFonts w:cs="Arial"/>
          <w:szCs w:val="20"/>
        </w:rPr>
        <w:t xml:space="preserve">      ZDRAVSTVENI DOM</w:t>
      </w:r>
    </w:p>
    <w:p w14:paraId="0464AB11" w14:textId="12756B38" w:rsidR="00577782" w:rsidRDefault="004727FD" w:rsidP="00394323">
      <w:pPr>
        <w:spacing w:before="120" w:after="120" w:line="259" w:lineRule="auto"/>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DR. BOŽIDARJA LAVRIČA CERKNICA </w:t>
      </w:r>
    </w:p>
    <w:p w14:paraId="16A085C4" w14:textId="1FA8F916" w:rsidR="004727FD" w:rsidRDefault="004727FD" w:rsidP="00394323">
      <w:pPr>
        <w:spacing w:before="120" w:after="120" w:line="259" w:lineRule="auto"/>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direktorica</w:t>
      </w:r>
    </w:p>
    <w:p w14:paraId="31CD56D4" w14:textId="03746F55" w:rsidR="004727FD" w:rsidRDefault="004727FD" w:rsidP="00394323">
      <w:pPr>
        <w:spacing w:before="120" w:after="120" w:line="259" w:lineRule="auto"/>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Olga Doles</w:t>
      </w:r>
    </w:p>
    <w:p w14:paraId="04EBD82C" w14:textId="77777777" w:rsidR="004727FD" w:rsidRDefault="004727FD" w:rsidP="00394323">
      <w:pPr>
        <w:spacing w:before="120" w:after="120" w:line="259" w:lineRule="auto"/>
        <w:rPr>
          <w:rFonts w:cs="Arial"/>
          <w:szCs w:val="20"/>
        </w:rPr>
      </w:pPr>
    </w:p>
    <w:p w14:paraId="59884AC3" w14:textId="43B581D1" w:rsidR="004727FD" w:rsidRPr="00736B70" w:rsidRDefault="004727FD" w:rsidP="00394323">
      <w:pPr>
        <w:spacing w:before="120" w:after="120" w:line="259" w:lineRule="auto"/>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p>
    <w:sectPr w:rsidR="004727FD" w:rsidRPr="00736B70" w:rsidSect="00AF6718">
      <w:headerReference w:type="default" r:id="rId8"/>
      <w:footerReference w:type="default" r:id="rId9"/>
      <w:headerReference w:type="first" r:id="rId1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545BC" w14:textId="77777777" w:rsidR="0017662D" w:rsidRDefault="0017662D" w:rsidP="00107834">
      <w:pPr>
        <w:spacing w:line="240" w:lineRule="auto"/>
      </w:pPr>
      <w:r>
        <w:separator/>
      </w:r>
    </w:p>
  </w:endnote>
  <w:endnote w:type="continuationSeparator" w:id="0">
    <w:p w14:paraId="508AF334" w14:textId="77777777" w:rsidR="0017662D" w:rsidRDefault="0017662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Ubuntu">
    <w:altName w:val="Calibri"/>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EEEC" w14:textId="77777777" w:rsidR="0037189A" w:rsidRPr="00342085" w:rsidRDefault="0037189A" w:rsidP="007A6F0B">
    <w:pPr>
      <w:pStyle w:val="Noga"/>
      <w:pBdr>
        <w:top w:val="single" w:sz="4" w:space="1" w:color="auto"/>
      </w:pBdr>
      <w:rPr>
        <w:rFonts w:ascii="Ubuntu" w:hAnsi="Ubuntu"/>
        <w:color w:val="808080"/>
        <w:sz w:val="16"/>
        <w:szCs w:val="16"/>
      </w:rPr>
    </w:pPr>
  </w:p>
  <w:p w14:paraId="689473E0" w14:textId="77777777" w:rsidR="0037189A" w:rsidRPr="00342085" w:rsidRDefault="0037189A" w:rsidP="00152883">
    <w:pPr>
      <w:pStyle w:val="Noga"/>
      <w:jc w:val="right"/>
      <w:rPr>
        <w:rFonts w:ascii="Ubuntu" w:hAnsi="Ubuntu"/>
        <w:color w:val="808080"/>
        <w:sz w:val="16"/>
        <w:szCs w:val="16"/>
      </w:rPr>
    </w:pPr>
    <w:r w:rsidRPr="00342085">
      <w:rPr>
        <w:rFonts w:ascii="Ubuntu" w:hAnsi="Ubuntu"/>
        <w:color w:val="808080"/>
        <w:sz w:val="16"/>
        <w:szCs w:val="16"/>
      </w:rPr>
      <w:t xml:space="preserve">Stran </w:t>
    </w:r>
    <w:r w:rsidRPr="00342085">
      <w:rPr>
        <w:rFonts w:ascii="Ubuntu" w:hAnsi="Ubuntu"/>
        <w:color w:val="808080"/>
        <w:sz w:val="16"/>
        <w:szCs w:val="16"/>
      </w:rPr>
      <w:fldChar w:fldCharType="begin"/>
    </w:r>
    <w:r w:rsidRPr="00342085">
      <w:rPr>
        <w:rFonts w:ascii="Ubuntu" w:hAnsi="Ubuntu"/>
        <w:color w:val="808080"/>
        <w:sz w:val="16"/>
        <w:szCs w:val="16"/>
      </w:rPr>
      <w:instrText xml:space="preserve"> PAGE  \* Arabic  \* MERGEFORMAT </w:instrText>
    </w:r>
    <w:r w:rsidRPr="00342085">
      <w:rPr>
        <w:rFonts w:ascii="Ubuntu" w:hAnsi="Ubuntu"/>
        <w:color w:val="808080"/>
        <w:sz w:val="16"/>
        <w:szCs w:val="16"/>
      </w:rPr>
      <w:fldChar w:fldCharType="separate"/>
    </w:r>
    <w:r w:rsidR="007F4F0C" w:rsidRPr="00342085">
      <w:rPr>
        <w:rFonts w:ascii="Ubuntu" w:hAnsi="Ubuntu"/>
        <w:noProof/>
        <w:color w:val="808080"/>
        <w:sz w:val="16"/>
        <w:szCs w:val="16"/>
      </w:rPr>
      <w:t>16</w:t>
    </w:r>
    <w:r w:rsidRPr="00342085">
      <w:rPr>
        <w:rFonts w:ascii="Ubuntu" w:hAnsi="Ubuntu"/>
        <w:color w:val="808080"/>
        <w:sz w:val="16"/>
        <w:szCs w:val="16"/>
      </w:rPr>
      <w:fldChar w:fldCharType="end"/>
    </w:r>
    <w:r w:rsidRPr="00342085">
      <w:rPr>
        <w:rFonts w:ascii="Ubuntu" w:hAnsi="Ubuntu"/>
        <w:color w:val="808080"/>
        <w:sz w:val="16"/>
        <w:szCs w:val="16"/>
      </w:rPr>
      <w:t>/</w:t>
    </w:r>
    <w:r w:rsidRPr="00342085">
      <w:rPr>
        <w:rFonts w:ascii="Ubuntu" w:hAnsi="Ubuntu"/>
        <w:color w:val="808080"/>
        <w:sz w:val="16"/>
        <w:szCs w:val="16"/>
      </w:rPr>
      <w:fldChar w:fldCharType="begin"/>
    </w:r>
    <w:r w:rsidRPr="00342085">
      <w:rPr>
        <w:rFonts w:ascii="Ubuntu" w:hAnsi="Ubuntu"/>
        <w:color w:val="808080"/>
        <w:sz w:val="16"/>
        <w:szCs w:val="16"/>
      </w:rPr>
      <w:instrText xml:space="preserve"> NUMPAGES  \* Arabic  \* MERGEFORMAT </w:instrText>
    </w:r>
    <w:r w:rsidRPr="00342085">
      <w:rPr>
        <w:rFonts w:ascii="Ubuntu" w:hAnsi="Ubuntu"/>
        <w:color w:val="808080"/>
        <w:sz w:val="16"/>
        <w:szCs w:val="16"/>
      </w:rPr>
      <w:fldChar w:fldCharType="separate"/>
    </w:r>
    <w:r w:rsidR="007F4F0C" w:rsidRPr="00342085">
      <w:rPr>
        <w:rFonts w:ascii="Ubuntu" w:hAnsi="Ubuntu"/>
        <w:noProof/>
        <w:color w:val="808080"/>
        <w:sz w:val="16"/>
        <w:szCs w:val="16"/>
      </w:rPr>
      <w:t>16</w:t>
    </w:r>
    <w:r w:rsidRPr="00342085">
      <w:rPr>
        <w:rFonts w:ascii="Ubuntu" w:hAnsi="Ubuntu"/>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08AB7" w14:textId="77777777" w:rsidR="0017662D" w:rsidRDefault="0017662D" w:rsidP="00107834">
      <w:pPr>
        <w:spacing w:line="240" w:lineRule="auto"/>
      </w:pPr>
      <w:r>
        <w:separator/>
      </w:r>
    </w:p>
  </w:footnote>
  <w:footnote w:type="continuationSeparator" w:id="0">
    <w:p w14:paraId="3E492BF1" w14:textId="77777777" w:rsidR="0017662D" w:rsidRDefault="0017662D"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07D13" w14:textId="77777777" w:rsidR="0037189A" w:rsidRPr="007A5C14" w:rsidRDefault="0037189A" w:rsidP="00831D98">
    <w:pPr>
      <w:pStyle w:val="Glava"/>
      <w:pBdr>
        <w:bottom w:val="single" w:sz="4" w:space="1" w:color="auto"/>
      </w:pBdr>
      <w:rPr>
        <w:b/>
        <w:bCs/>
        <w:color w:val="BFBFBF"/>
        <w:sz w:val="16"/>
        <w:szCs w:val="16"/>
      </w:rPr>
    </w:pPr>
  </w:p>
  <w:p w14:paraId="44FB032A" w14:textId="77777777" w:rsidR="0037189A" w:rsidRPr="006E5744" w:rsidRDefault="005E09CF" w:rsidP="00831D98">
    <w:pPr>
      <w:pStyle w:val="Glava"/>
      <w:pBdr>
        <w:bottom w:val="single" w:sz="4" w:space="1" w:color="auto"/>
      </w:pBdr>
      <w:rPr>
        <w:rFonts w:ascii="Ubuntu" w:hAnsi="Ubuntu"/>
        <w:b/>
        <w:bCs/>
        <w:color w:val="A6A6A6"/>
        <w:sz w:val="18"/>
        <w:szCs w:val="18"/>
      </w:rPr>
    </w:pPr>
    <w:r w:rsidRPr="006E5744">
      <w:rPr>
        <w:rFonts w:ascii="Ubuntu" w:hAnsi="Ubuntu"/>
        <w:b/>
        <w:bCs/>
        <w:color w:val="A6A6A6"/>
        <w:sz w:val="18"/>
        <w:szCs w:val="18"/>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94B28" w14:textId="77777777" w:rsidR="002258BF" w:rsidRPr="007C1DD9" w:rsidRDefault="002258BF" w:rsidP="002258BF">
    <w:pPr>
      <w:pStyle w:val="Glava"/>
      <w:pBdr>
        <w:bottom w:val="single" w:sz="4" w:space="1" w:color="00378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3238"/>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23424A6"/>
    <w:multiLevelType w:val="hybridMultilevel"/>
    <w:tmpl w:val="4FC8210C"/>
    <w:lvl w:ilvl="0" w:tplc="3204165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34173C3"/>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5536A1A"/>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6302282"/>
    <w:multiLevelType w:val="hybridMultilevel"/>
    <w:tmpl w:val="FC1A0A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6B1305"/>
    <w:multiLevelType w:val="hybridMultilevel"/>
    <w:tmpl w:val="9BE071BE"/>
    <w:lvl w:ilvl="0" w:tplc="3204165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84D0B"/>
    <w:multiLevelType w:val="hybridMultilevel"/>
    <w:tmpl w:val="E9ECC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E01890"/>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9383F26"/>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BE7159C"/>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1D0D1FE7"/>
    <w:multiLevelType w:val="multilevel"/>
    <w:tmpl w:val="2114831E"/>
    <w:numStyleLink w:val="Headings"/>
  </w:abstractNum>
  <w:abstractNum w:abstractNumId="17" w15:restartNumberingAfterBreak="0">
    <w:nsid w:val="225D0AD5"/>
    <w:multiLevelType w:val="hybridMultilevel"/>
    <w:tmpl w:val="83B8A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821511"/>
    <w:multiLevelType w:val="multilevel"/>
    <w:tmpl w:val="BDFAC36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93B52B0"/>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9775618"/>
    <w:multiLevelType w:val="hybridMultilevel"/>
    <w:tmpl w:val="5EC62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22065"/>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A22718"/>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61B21A3"/>
    <w:multiLevelType w:val="hybridMultilevel"/>
    <w:tmpl w:val="6794044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9D02F5"/>
    <w:multiLevelType w:val="hybridMultilevel"/>
    <w:tmpl w:val="39CA7E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49392A"/>
    <w:multiLevelType w:val="hybridMultilevel"/>
    <w:tmpl w:val="D1F41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31D12"/>
    <w:multiLevelType w:val="hybridMultilevel"/>
    <w:tmpl w:val="EEB08F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D390362"/>
    <w:multiLevelType w:val="hybridMultilevel"/>
    <w:tmpl w:val="FA60D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F5F5E0E"/>
    <w:multiLevelType w:val="multilevel"/>
    <w:tmpl w:val="DF625718"/>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F7A6E96"/>
    <w:multiLevelType w:val="hybridMultilevel"/>
    <w:tmpl w:val="A5BC8BBE"/>
    <w:lvl w:ilvl="0" w:tplc="0424000F">
      <w:start w:val="1"/>
      <w:numFmt w:val="decimal"/>
      <w:lvlText w:val="%1."/>
      <w:lvlJc w:val="left"/>
      <w:pPr>
        <w:ind w:left="720" w:hanging="360"/>
      </w:pPr>
      <w:rPr>
        <w:rFonts w:hint="default"/>
      </w:rPr>
    </w:lvl>
    <w:lvl w:ilvl="1" w:tplc="D7EE6B98">
      <w:start w:val="1"/>
      <w:numFmt w:val="bullet"/>
      <w:lvlText w:val="-"/>
      <w:lvlJc w:val="left"/>
      <w:pPr>
        <w:ind w:left="1440" w:hanging="360"/>
      </w:pPr>
      <w:rPr>
        <w:rFonts w:ascii="Arial" w:eastAsia="Times New Roman" w:hAnsi="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7D452B"/>
    <w:multiLevelType w:val="hybridMultilevel"/>
    <w:tmpl w:val="8820A1F6"/>
    <w:lvl w:ilvl="0" w:tplc="0424000F">
      <w:start w:val="1"/>
      <w:numFmt w:val="decimal"/>
      <w:lvlText w:val="%1."/>
      <w:lvlJc w:val="left"/>
      <w:pPr>
        <w:ind w:left="4965" w:hanging="360"/>
      </w:pPr>
    </w:lvl>
    <w:lvl w:ilvl="1" w:tplc="04240019" w:tentative="1">
      <w:start w:val="1"/>
      <w:numFmt w:val="lowerLetter"/>
      <w:lvlText w:val="%2."/>
      <w:lvlJc w:val="left"/>
      <w:pPr>
        <w:ind w:left="5685" w:hanging="360"/>
      </w:pPr>
    </w:lvl>
    <w:lvl w:ilvl="2" w:tplc="0424001B" w:tentative="1">
      <w:start w:val="1"/>
      <w:numFmt w:val="lowerRoman"/>
      <w:lvlText w:val="%3."/>
      <w:lvlJc w:val="right"/>
      <w:pPr>
        <w:ind w:left="6405" w:hanging="180"/>
      </w:pPr>
    </w:lvl>
    <w:lvl w:ilvl="3" w:tplc="0424000F" w:tentative="1">
      <w:start w:val="1"/>
      <w:numFmt w:val="decimal"/>
      <w:lvlText w:val="%4."/>
      <w:lvlJc w:val="left"/>
      <w:pPr>
        <w:ind w:left="7125" w:hanging="360"/>
      </w:pPr>
    </w:lvl>
    <w:lvl w:ilvl="4" w:tplc="04240019" w:tentative="1">
      <w:start w:val="1"/>
      <w:numFmt w:val="lowerLetter"/>
      <w:lvlText w:val="%5."/>
      <w:lvlJc w:val="left"/>
      <w:pPr>
        <w:ind w:left="7845" w:hanging="360"/>
      </w:pPr>
    </w:lvl>
    <w:lvl w:ilvl="5" w:tplc="0424001B" w:tentative="1">
      <w:start w:val="1"/>
      <w:numFmt w:val="lowerRoman"/>
      <w:lvlText w:val="%6."/>
      <w:lvlJc w:val="right"/>
      <w:pPr>
        <w:ind w:left="8565" w:hanging="180"/>
      </w:pPr>
    </w:lvl>
    <w:lvl w:ilvl="6" w:tplc="0424000F" w:tentative="1">
      <w:start w:val="1"/>
      <w:numFmt w:val="decimal"/>
      <w:lvlText w:val="%7."/>
      <w:lvlJc w:val="left"/>
      <w:pPr>
        <w:ind w:left="9285" w:hanging="360"/>
      </w:pPr>
    </w:lvl>
    <w:lvl w:ilvl="7" w:tplc="04240019" w:tentative="1">
      <w:start w:val="1"/>
      <w:numFmt w:val="lowerLetter"/>
      <w:lvlText w:val="%8."/>
      <w:lvlJc w:val="left"/>
      <w:pPr>
        <w:ind w:left="10005" w:hanging="360"/>
      </w:pPr>
    </w:lvl>
    <w:lvl w:ilvl="8" w:tplc="0424001B" w:tentative="1">
      <w:start w:val="1"/>
      <w:numFmt w:val="lowerRoman"/>
      <w:lvlText w:val="%9."/>
      <w:lvlJc w:val="right"/>
      <w:pPr>
        <w:ind w:left="10725" w:hanging="180"/>
      </w:pPr>
    </w:lvl>
  </w:abstractNum>
  <w:abstractNum w:abstractNumId="38" w15:restartNumberingAfterBreak="0">
    <w:nsid w:val="72307D4F"/>
    <w:multiLevelType w:val="hybridMultilevel"/>
    <w:tmpl w:val="47D04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F76645"/>
    <w:multiLevelType w:val="hybridMultilevel"/>
    <w:tmpl w:val="55B80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914BC"/>
    <w:multiLevelType w:val="hybridMultilevel"/>
    <w:tmpl w:val="DF625718"/>
    <w:lvl w:ilvl="0" w:tplc="F878C52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7612569">
    <w:abstractNumId w:val="34"/>
  </w:num>
  <w:num w:numId="2" w16cid:durableId="754716123">
    <w:abstractNumId w:val="1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97069532">
    <w:abstractNumId w:val="32"/>
  </w:num>
  <w:num w:numId="4" w16cid:durableId="1011374838">
    <w:abstractNumId w:val="23"/>
  </w:num>
  <w:num w:numId="5" w16cid:durableId="1522892459">
    <w:abstractNumId w:val="25"/>
  </w:num>
  <w:num w:numId="6" w16cid:durableId="831067818">
    <w:abstractNumId w:val="13"/>
  </w:num>
  <w:num w:numId="7" w16cid:durableId="1002508776">
    <w:abstractNumId w:val="12"/>
  </w:num>
  <w:num w:numId="8" w16cid:durableId="436489224">
    <w:abstractNumId w:val="1"/>
  </w:num>
  <w:num w:numId="9" w16cid:durableId="523321994">
    <w:abstractNumId w:val="4"/>
  </w:num>
  <w:num w:numId="10" w16cid:durableId="1482888245">
    <w:abstractNumId w:val="36"/>
  </w:num>
  <w:num w:numId="11" w16cid:durableId="2049990069">
    <w:abstractNumId w:val="39"/>
  </w:num>
  <w:num w:numId="12" w16cid:durableId="1043100098">
    <w:abstractNumId w:val="18"/>
  </w:num>
  <w:num w:numId="13" w16cid:durableId="2100831284">
    <w:abstractNumId w:val="28"/>
  </w:num>
  <w:num w:numId="14" w16cid:durableId="705520217">
    <w:abstractNumId w:val="11"/>
  </w:num>
  <w:num w:numId="15" w16cid:durableId="1264848877">
    <w:abstractNumId w:val="24"/>
  </w:num>
  <w:num w:numId="16" w16cid:durableId="860751728">
    <w:abstractNumId w:val="10"/>
  </w:num>
  <w:num w:numId="17" w16cid:durableId="178743724">
    <w:abstractNumId w:val="33"/>
  </w:num>
  <w:num w:numId="18" w16cid:durableId="1038051262">
    <w:abstractNumId w:val="21"/>
  </w:num>
  <w:num w:numId="19" w16cid:durableId="539901616">
    <w:abstractNumId w:val="31"/>
  </w:num>
  <w:num w:numId="20" w16cid:durableId="924653745">
    <w:abstractNumId w:val="6"/>
  </w:num>
  <w:num w:numId="21" w16cid:durableId="44915168">
    <w:abstractNumId w:val="38"/>
  </w:num>
  <w:num w:numId="22" w16cid:durableId="493490895">
    <w:abstractNumId w:val="30"/>
  </w:num>
  <w:num w:numId="23" w16cid:durableId="1123964507">
    <w:abstractNumId w:val="40"/>
  </w:num>
  <w:num w:numId="24" w16cid:durableId="628164351">
    <w:abstractNumId w:val="8"/>
  </w:num>
  <w:num w:numId="25" w16cid:durableId="121076672">
    <w:abstractNumId w:val="27"/>
  </w:num>
  <w:num w:numId="26" w16cid:durableId="1022976306">
    <w:abstractNumId w:val="41"/>
  </w:num>
  <w:num w:numId="27" w16cid:durableId="394546058">
    <w:abstractNumId w:val="7"/>
  </w:num>
  <w:num w:numId="28" w16cid:durableId="565342333">
    <w:abstractNumId w:val="29"/>
  </w:num>
  <w:num w:numId="29" w16cid:durableId="779573378">
    <w:abstractNumId w:val="2"/>
  </w:num>
  <w:num w:numId="30" w16cid:durableId="922101527">
    <w:abstractNumId w:val="17"/>
  </w:num>
  <w:num w:numId="31" w16cid:durableId="1426727695">
    <w:abstractNumId w:val="16"/>
    <w:lvlOverride w:ilvl="0">
      <w:startOverride w:val="17"/>
      <w:lvl w:ilvl="0">
        <w:start w:val="17"/>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2" w16cid:durableId="1046947313">
    <w:abstractNumId w:val="35"/>
  </w:num>
  <w:num w:numId="33" w16cid:durableId="1312903643">
    <w:abstractNumId w:val="9"/>
  </w:num>
  <w:num w:numId="34" w16cid:durableId="250772852">
    <w:abstractNumId w:val="22"/>
  </w:num>
  <w:num w:numId="35" w16cid:durableId="606886321">
    <w:abstractNumId w:val="5"/>
  </w:num>
  <w:num w:numId="36" w16cid:durableId="662320795">
    <w:abstractNumId w:val="3"/>
  </w:num>
  <w:num w:numId="37" w16cid:durableId="631323121">
    <w:abstractNumId w:val="14"/>
  </w:num>
  <w:num w:numId="38" w16cid:durableId="46028927">
    <w:abstractNumId w:val="20"/>
  </w:num>
  <w:num w:numId="39" w16cid:durableId="1216965652">
    <w:abstractNumId w:val="0"/>
  </w:num>
  <w:num w:numId="40" w16cid:durableId="2092773078">
    <w:abstractNumId w:val="19"/>
  </w:num>
  <w:num w:numId="41" w16cid:durableId="206990297">
    <w:abstractNumId w:val="26"/>
  </w:num>
  <w:num w:numId="42" w16cid:durableId="1019157695">
    <w:abstractNumId w:val="15"/>
  </w:num>
  <w:num w:numId="43" w16cid:durableId="2054231985">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3DA"/>
    <w:rsid w:val="00004B23"/>
    <w:rsid w:val="00005F4B"/>
    <w:rsid w:val="00010E67"/>
    <w:rsid w:val="00011ADB"/>
    <w:rsid w:val="000139F7"/>
    <w:rsid w:val="00015DD6"/>
    <w:rsid w:val="000214D0"/>
    <w:rsid w:val="0002579D"/>
    <w:rsid w:val="000344DF"/>
    <w:rsid w:val="0003458C"/>
    <w:rsid w:val="00040055"/>
    <w:rsid w:val="00040384"/>
    <w:rsid w:val="000420F3"/>
    <w:rsid w:val="00042CB9"/>
    <w:rsid w:val="00047AFD"/>
    <w:rsid w:val="0005225B"/>
    <w:rsid w:val="00053B35"/>
    <w:rsid w:val="00060E2A"/>
    <w:rsid w:val="0006117D"/>
    <w:rsid w:val="00061626"/>
    <w:rsid w:val="00061862"/>
    <w:rsid w:val="0006500B"/>
    <w:rsid w:val="00065CD3"/>
    <w:rsid w:val="0007004C"/>
    <w:rsid w:val="000737A2"/>
    <w:rsid w:val="000757BF"/>
    <w:rsid w:val="000771A5"/>
    <w:rsid w:val="00077BD5"/>
    <w:rsid w:val="0008140E"/>
    <w:rsid w:val="000918E8"/>
    <w:rsid w:val="00091B32"/>
    <w:rsid w:val="0009418B"/>
    <w:rsid w:val="000965DF"/>
    <w:rsid w:val="00097949"/>
    <w:rsid w:val="0009799E"/>
    <w:rsid w:val="00097A70"/>
    <w:rsid w:val="000A351D"/>
    <w:rsid w:val="000A4471"/>
    <w:rsid w:val="000A45B0"/>
    <w:rsid w:val="000A4B6A"/>
    <w:rsid w:val="000A6F11"/>
    <w:rsid w:val="000A71DC"/>
    <w:rsid w:val="000B66C4"/>
    <w:rsid w:val="000B7A9C"/>
    <w:rsid w:val="000C735E"/>
    <w:rsid w:val="000C799C"/>
    <w:rsid w:val="000D0AA1"/>
    <w:rsid w:val="000E2AF5"/>
    <w:rsid w:val="000E55C9"/>
    <w:rsid w:val="000E7E80"/>
    <w:rsid w:val="000F0796"/>
    <w:rsid w:val="000F085B"/>
    <w:rsid w:val="000F1A8A"/>
    <w:rsid w:val="000F75C6"/>
    <w:rsid w:val="001006D7"/>
    <w:rsid w:val="0010091F"/>
    <w:rsid w:val="00101682"/>
    <w:rsid w:val="00103EAE"/>
    <w:rsid w:val="00107834"/>
    <w:rsid w:val="00114E4E"/>
    <w:rsid w:val="0011549B"/>
    <w:rsid w:val="0011613B"/>
    <w:rsid w:val="00120550"/>
    <w:rsid w:val="00121779"/>
    <w:rsid w:val="00121908"/>
    <w:rsid w:val="00121D64"/>
    <w:rsid w:val="00126055"/>
    <w:rsid w:val="00126FA0"/>
    <w:rsid w:val="001317DD"/>
    <w:rsid w:val="00131CF2"/>
    <w:rsid w:val="001374F7"/>
    <w:rsid w:val="00137552"/>
    <w:rsid w:val="00140271"/>
    <w:rsid w:val="00142B7E"/>
    <w:rsid w:val="00142EA9"/>
    <w:rsid w:val="00143B57"/>
    <w:rsid w:val="0014694B"/>
    <w:rsid w:val="00150B80"/>
    <w:rsid w:val="00150C9F"/>
    <w:rsid w:val="00152883"/>
    <w:rsid w:val="00152B13"/>
    <w:rsid w:val="001606F4"/>
    <w:rsid w:val="00161559"/>
    <w:rsid w:val="00161942"/>
    <w:rsid w:val="00161D70"/>
    <w:rsid w:val="00164362"/>
    <w:rsid w:val="00164F36"/>
    <w:rsid w:val="00166B3B"/>
    <w:rsid w:val="001711A6"/>
    <w:rsid w:val="001713E8"/>
    <w:rsid w:val="001716C5"/>
    <w:rsid w:val="0017436F"/>
    <w:rsid w:val="00174D87"/>
    <w:rsid w:val="0017662D"/>
    <w:rsid w:val="001825DE"/>
    <w:rsid w:val="001828C4"/>
    <w:rsid w:val="00182BED"/>
    <w:rsid w:val="00184067"/>
    <w:rsid w:val="0018465B"/>
    <w:rsid w:val="00187019"/>
    <w:rsid w:val="0018717F"/>
    <w:rsid w:val="001875FC"/>
    <w:rsid w:val="00195B86"/>
    <w:rsid w:val="001A1397"/>
    <w:rsid w:val="001A407F"/>
    <w:rsid w:val="001A6646"/>
    <w:rsid w:val="001B0726"/>
    <w:rsid w:val="001B6746"/>
    <w:rsid w:val="001B6B52"/>
    <w:rsid w:val="001C465D"/>
    <w:rsid w:val="001C5AE3"/>
    <w:rsid w:val="001C6056"/>
    <w:rsid w:val="001D0440"/>
    <w:rsid w:val="001D46BA"/>
    <w:rsid w:val="001D6350"/>
    <w:rsid w:val="001D6A27"/>
    <w:rsid w:val="001E1E80"/>
    <w:rsid w:val="001E2EA1"/>
    <w:rsid w:val="001E5ECF"/>
    <w:rsid w:val="001E685C"/>
    <w:rsid w:val="001F0C07"/>
    <w:rsid w:val="001F22A5"/>
    <w:rsid w:val="001F2C54"/>
    <w:rsid w:val="001F614F"/>
    <w:rsid w:val="001F6F87"/>
    <w:rsid w:val="002016D3"/>
    <w:rsid w:val="00203401"/>
    <w:rsid w:val="00213A94"/>
    <w:rsid w:val="00214ABC"/>
    <w:rsid w:val="00217E26"/>
    <w:rsid w:val="0022120F"/>
    <w:rsid w:val="00224601"/>
    <w:rsid w:val="0022522F"/>
    <w:rsid w:val="002258BF"/>
    <w:rsid w:val="00232CB5"/>
    <w:rsid w:val="00232D0B"/>
    <w:rsid w:val="0023306B"/>
    <w:rsid w:val="002336D8"/>
    <w:rsid w:val="00234453"/>
    <w:rsid w:val="00237077"/>
    <w:rsid w:val="00242AB7"/>
    <w:rsid w:val="00242F4B"/>
    <w:rsid w:val="00244E50"/>
    <w:rsid w:val="00244EAA"/>
    <w:rsid w:val="00244EBB"/>
    <w:rsid w:val="00250608"/>
    <w:rsid w:val="0025212F"/>
    <w:rsid w:val="00255517"/>
    <w:rsid w:val="00256098"/>
    <w:rsid w:val="00261DF2"/>
    <w:rsid w:val="00261F8B"/>
    <w:rsid w:val="0026289B"/>
    <w:rsid w:val="002639F8"/>
    <w:rsid w:val="00263D12"/>
    <w:rsid w:val="00263F7A"/>
    <w:rsid w:val="00265856"/>
    <w:rsid w:val="00270A35"/>
    <w:rsid w:val="00272E7D"/>
    <w:rsid w:val="00274551"/>
    <w:rsid w:val="002769E8"/>
    <w:rsid w:val="002804E1"/>
    <w:rsid w:val="002806A6"/>
    <w:rsid w:val="00280C52"/>
    <w:rsid w:val="002814E9"/>
    <w:rsid w:val="00281AAF"/>
    <w:rsid w:val="00282C53"/>
    <w:rsid w:val="002838E4"/>
    <w:rsid w:val="002846D2"/>
    <w:rsid w:val="002857A0"/>
    <w:rsid w:val="002903E9"/>
    <w:rsid w:val="00290A58"/>
    <w:rsid w:val="00292D53"/>
    <w:rsid w:val="00293C25"/>
    <w:rsid w:val="002958FE"/>
    <w:rsid w:val="002A0E82"/>
    <w:rsid w:val="002A367F"/>
    <w:rsid w:val="002A4D70"/>
    <w:rsid w:val="002A6853"/>
    <w:rsid w:val="002A73A2"/>
    <w:rsid w:val="002B0C97"/>
    <w:rsid w:val="002B2B13"/>
    <w:rsid w:val="002B4653"/>
    <w:rsid w:val="002B5236"/>
    <w:rsid w:val="002C035F"/>
    <w:rsid w:val="002C173A"/>
    <w:rsid w:val="002C427C"/>
    <w:rsid w:val="002C5389"/>
    <w:rsid w:val="002D473D"/>
    <w:rsid w:val="002D4F2D"/>
    <w:rsid w:val="002D5895"/>
    <w:rsid w:val="002D5CFB"/>
    <w:rsid w:val="002D6CB5"/>
    <w:rsid w:val="002E2457"/>
    <w:rsid w:val="002E2D11"/>
    <w:rsid w:val="002E383E"/>
    <w:rsid w:val="002E4ECA"/>
    <w:rsid w:val="002F3D91"/>
    <w:rsid w:val="002F5592"/>
    <w:rsid w:val="002F7658"/>
    <w:rsid w:val="002F7F47"/>
    <w:rsid w:val="002F7F9C"/>
    <w:rsid w:val="00300276"/>
    <w:rsid w:val="0030028A"/>
    <w:rsid w:val="0030314B"/>
    <w:rsid w:val="00303271"/>
    <w:rsid w:val="00304BC5"/>
    <w:rsid w:val="00306937"/>
    <w:rsid w:val="00307EBF"/>
    <w:rsid w:val="00307F19"/>
    <w:rsid w:val="00307F37"/>
    <w:rsid w:val="00310123"/>
    <w:rsid w:val="0031225D"/>
    <w:rsid w:val="003122C0"/>
    <w:rsid w:val="003174CC"/>
    <w:rsid w:val="00320AE5"/>
    <w:rsid w:val="00321E8F"/>
    <w:rsid w:val="003220BA"/>
    <w:rsid w:val="0032268B"/>
    <w:rsid w:val="0032399A"/>
    <w:rsid w:val="00323CB9"/>
    <w:rsid w:val="00323DE4"/>
    <w:rsid w:val="00327FD1"/>
    <w:rsid w:val="003334F7"/>
    <w:rsid w:val="00333B73"/>
    <w:rsid w:val="003353C1"/>
    <w:rsid w:val="00335EE6"/>
    <w:rsid w:val="00336144"/>
    <w:rsid w:val="00342085"/>
    <w:rsid w:val="00342B1C"/>
    <w:rsid w:val="003439F3"/>
    <w:rsid w:val="00343A24"/>
    <w:rsid w:val="003468BE"/>
    <w:rsid w:val="00347899"/>
    <w:rsid w:val="00347BB3"/>
    <w:rsid w:val="00350D7A"/>
    <w:rsid w:val="0035229F"/>
    <w:rsid w:val="003529CF"/>
    <w:rsid w:val="003533E8"/>
    <w:rsid w:val="00354169"/>
    <w:rsid w:val="003559C0"/>
    <w:rsid w:val="00356163"/>
    <w:rsid w:val="00360B5B"/>
    <w:rsid w:val="00361663"/>
    <w:rsid w:val="00361E99"/>
    <w:rsid w:val="00366B65"/>
    <w:rsid w:val="0037030A"/>
    <w:rsid w:val="0037189A"/>
    <w:rsid w:val="003735ED"/>
    <w:rsid w:val="003737E2"/>
    <w:rsid w:val="00376417"/>
    <w:rsid w:val="003807D9"/>
    <w:rsid w:val="00380A46"/>
    <w:rsid w:val="00384883"/>
    <w:rsid w:val="003909C0"/>
    <w:rsid w:val="00393BED"/>
    <w:rsid w:val="00394323"/>
    <w:rsid w:val="00396276"/>
    <w:rsid w:val="003A00D9"/>
    <w:rsid w:val="003A0F70"/>
    <w:rsid w:val="003A2683"/>
    <w:rsid w:val="003A2A07"/>
    <w:rsid w:val="003A2B68"/>
    <w:rsid w:val="003A32A4"/>
    <w:rsid w:val="003A5377"/>
    <w:rsid w:val="003A5E29"/>
    <w:rsid w:val="003A6A3D"/>
    <w:rsid w:val="003A77BA"/>
    <w:rsid w:val="003B0F86"/>
    <w:rsid w:val="003B4010"/>
    <w:rsid w:val="003B5B0C"/>
    <w:rsid w:val="003B5E6F"/>
    <w:rsid w:val="003B6034"/>
    <w:rsid w:val="003B66CD"/>
    <w:rsid w:val="003C020D"/>
    <w:rsid w:val="003C5CB2"/>
    <w:rsid w:val="003C6325"/>
    <w:rsid w:val="003D09CD"/>
    <w:rsid w:val="003D1F76"/>
    <w:rsid w:val="003D3222"/>
    <w:rsid w:val="003D588D"/>
    <w:rsid w:val="003D6F8D"/>
    <w:rsid w:val="003E0C42"/>
    <w:rsid w:val="003E2C47"/>
    <w:rsid w:val="003F03D3"/>
    <w:rsid w:val="003F3078"/>
    <w:rsid w:val="003F4FDA"/>
    <w:rsid w:val="003F61F5"/>
    <w:rsid w:val="003F7D4F"/>
    <w:rsid w:val="00400A3C"/>
    <w:rsid w:val="00400CD1"/>
    <w:rsid w:val="00410ACE"/>
    <w:rsid w:val="004117FD"/>
    <w:rsid w:val="004234AD"/>
    <w:rsid w:val="00423EF0"/>
    <w:rsid w:val="00424395"/>
    <w:rsid w:val="0042464F"/>
    <w:rsid w:val="004306AB"/>
    <w:rsid w:val="00431E63"/>
    <w:rsid w:val="00433926"/>
    <w:rsid w:val="004341DB"/>
    <w:rsid w:val="0043429B"/>
    <w:rsid w:val="004366B0"/>
    <w:rsid w:val="00441D36"/>
    <w:rsid w:val="00442953"/>
    <w:rsid w:val="00442C5B"/>
    <w:rsid w:val="00443B44"/>
    <w:rsid w:val="0044429C"/>
    <w:rsid w:val="00445DA3"/>
    <w:rsid w:val="00445FA8"/>
    <w:rsid w:val="00446057"/>
    <w:rsid w:val="00446D7E"/>
    <w:rsid w:val="00447C1B"/>
    <w:rsid w:val="00450FAE"/>
    <w:rsid w:val="004522F2"/>
    <w:rsid w:val="0045238D"/>
    <w:rsid w:val="004541D9"/>
    <w:rsid w:val="00455CB9"/>
    <w:rsid w:val="00455F3B"/>
    <w:rsid w:val="00456AE8"/>
    <w:rsid w:val="004574D9"/>
    <w:rsid w:val="00457DB9"/>
    <w:rsid w:val="00461789"/>
    <w:rsid w:val="00462D76"/>
    <w:rsid w:val="004661C5"/>
    <w:rsid w:val="00470593"/>
    <w:rsid w:val="00470CB5"/>
    <w:rsid w:val="0047215B"/>
    <w:rsid w:val="004727FD"/>
    <w:rsid w:val="00473C84"/>
    <w:rsid w:val="00474C5A"/>
    <w:rsid w:val="00477B39"/>
    <w:rsid w:val="00481508"/>
    <w:rsid w:val="004835D8"/>
    <w:rsid w:val="00487FAB"/>
    <w:rsid w:val="004903D5"/>
    <w:rsid w:val="0049684E"/>
    <w:rsid w:val="00496AF7"/>
    <w:rsid w:val="00496C55"/>
    <w:rsid w:val="004A06D9"/>
    <w:rsid w:val="004A20B9"/>
    <w:rsid w:val="004A5460"/>
    <w:rsid w:val="004A62FF"/>
    <w:rsid w:val="004A7E58"/>
    <w:rsid w:val="004B4AED"/>
    <w:rsid w:val="004B4DB1"/>
    <w:rsid w:val="004B5BF5"/>
    <w:rsid w:val="004B7F76"/>
    <w:rsid w:val="004C272F"/>
    <w:rsid w:val="004C33C4"/>
    <w:rsid w:val="004C5AB7"/>
    <w:rsid w:val="004C6D4D"/>
    <w:rsid w:val="004C6F58"/>
    <w:rsid w:val="004D0122"/>
    <w:rsid w:val="004D1D42"/>
    <w:rsid w:val="004D2D58"/>
    <w:rsid w:val="004D49A9"/>
    <w:rsid w:val="004D5904"/>
    <w:rsid w:val="004D5EF4"/>
    <w:rsid w:val="004E118C"/>
    <w:rsid w:val="004E2B32"/>
    <w:rsid w:val="004F093D"/>
    <w:rsid w:val="004F283B"/>
    <w:rsid w:val="004F54B2"/>
    <w:rsid w:val="004F5F6A"/>
    <w:rsid w:val="004F61A5"/>
    <w:rsid w:val="00500070"/>
    <w:rsid w:val="00501134"/>
    <w:rsid w:val="0050248B"/>
    <w:rsid w:val="005027BF"/>
    <w:rsid w:val="005031E7"/>
    <w:rsid w:val="00505019"/>
    <w:rsid w:val="005051B7"/>
    <w:rsid w:val="00505FB5"/>
    <w:rsid w:val="00511EFA"/>
    <w:rsid w:val="005120D9"/>
    <w:rsid w:val="005134A5"/>
    <w:rsid w:val="005150E9"/>
    <w:rsid w:val="005178B0"/>
    <w:rsid w:val="0052361B"/>
    <w:rsid w:val="00527A76"/>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029"/>
    <w:rsid w:val="005704F3"/>
    <w:rsid w:val="00570CFD"/>
    <w:rsid w:val="005719A9"/>
    <w:rsid w:val="00573B9B"/>
    <w:rsid w:val="005754BD"/>
    <w:rsid w:val="005754EA"/>
    <w:rsid w:val="00577782"/>
    <w:rsid w:val="0058135E"/>
    <w:rsid w:val="005820D8"/>
    <w:rsid w:val="0058640D"/>
    <w:rsid w:val="0059093D"/>
    <w:rsid w:val="00590B18"/>
    <w:rsid w:val="00591C93"/>
    <w:rsid w:val="00591E17"/>
    <w:rsid w:val="00592C34"/>
    <w:rsid w:val="00596401"/>
    <w:rsid w:val="0059678B"/>
    <w:rsid w:val="00596CAB"/>
    <w:rsid w:val="005A064A"/>
    <w:rsid w:val="005A2D08"/>
    <w:rsid w:val="005A370E"/>
    <w:rsid w:val="005A4097"/>
    <w:rsid w:val="005A4F72"/>
    <w:rsid w:val="005A653F"/>
    <w:rsid w:val="005B3425"/>
    <w:rsid w:val="005B3D9F"/>
    <w:rsid w:val="005B48AD"/>
    <w:rsid w:val="005B669C"/>
    <w:rsid w:val="005B725E"/>
    <w:rsid w:val="005C2049"/>
    <w:rsid w:val="005C3D8B"/>
    <w:rsid w:val="005C7C74"/>
    <w:rsid w:val="005D0986"/>
    <w:rsid w:val="005D4E33"/>
    <w:rsid w:val="005D6A6B"/>
    <w:rsid w:val="005D6E8B"/>
    <w:rsid w:val="005E09CF"/>
    <w:rsid w:val="005E12E5"/>
    <w:rsid w:val="005E1A4C"/>
    <w:rsid w:val="005E63DB"/>
    <w:rsid w:val="005F23AC"/>
    <w:rsid w:val="00600182"/>
    <w:rsid w:val="0060219D"/>
    <w:rsid w:val="006030B7"/>
    <w:rsid w:val="00603377"/>
    <w:rsid w:val="00607A8C"/>
    <w:rsid w:val="00610FC2"/>
    <w:rsid w:val="00611B8E"/>
    <w:rsid w:val="0061257B"/>
    <w:rsid w:val="00612607"/>
    <w:rsid w:val="00612877"/>
    <w:rsid w:val="0061298B"/>
    <w:rsid w:val="006140D9"/>
    <w:rsid w:val="006222B9"/>
    <w:rsid w:val="00622990"/>
    <w:rsid w:val="00622A32"/>
    <w:rsid w:val="00622AD8"/>
    <w:rsid w:val="006258BE"/>
    <w:rsid w:val="00627DAE"/>
    <w:rsid w:val="006324A3"/>
    <w:rsid w:val="00634B16"/>
    <w:rsid w:val="00635BA0"/>
    <w:rsid w:val="006369DF"/>
    <w:rsid w:val="006374E6"/>
    <w:rsid w:val="00641BCB"/>
    <w:rsid w:val="00643603"/>
    <w:rsid w:val="00643950"/>
    <w:rsid w:val="0064766F"/>
    <w:rsid w:val="00651075"/>
    <w:rsid w:val="00652BB7"/>
    <w:rsid w:val="0065591D"/>
    <w:rsid w:val="00655E33"/>
    <w:rsid w:val="00656669"/>
    <w:rsid w:val="006568DC"/>
    <w:rsid w:val="00656908"/>
    <w:rsid w:val="00657A75"/>
    <w:rsid w:val="00657E5C"/>
    <w:rsid w:val="006602DC"/>
    <w:rsid w:val="00666119"/>
    <w:rsid w:val="00667B70"/>
    <w:rsid w:val="0067293D"/>
    <w:rsid w:val="006739D5"/>
    <w:rsid w:val="0067420D"/>
    <w:rsid w:val="00674A96"/>
    <w:rsid w:val="00675CC5"/>
    <w:rsid w:val="006826BD"/>
    <w:rsid w:val="00682C9B"/>
    <w:rsid w:val="00683CBD"/>
    <w:rsid w:val="00694AD6"/>
    <w:rsid w:val="00696A4A"/>
    <w:rsid w:val="00696CCF"/>
    <w:rsid w:val="006A0821"/>
    <w:rsid w:val="006B0E0B"/>
    <w:rsid w:val="006B1421"/>
    <w:rsid w:val="006B28C0"/>
    <w:rsid w:val="006B371A"/>
    <w:rsid w:val="006C0665"/>
    <w:rsid w:val="006C40F1"/>
    <w:rsid w:val="006C63CC"/>
    <w:rsid w:val="006D06AC"/>
    <w:rsid w:val="006D226F"/>
    <w:rsid w:val="006D551F"/>
    <w:rsid w:val="006D57B3"/>
    <w:rsid w:val="006D61B1"/>
    <w:rsid w:val="006D78DB"/>
    <w:rsid w:val="006E049D"/>
    <w:rsid w:val="006E4F24"/>
    <w:rsid w:val="006E5744"/>
    <w:rsid w:val="006E739F"/>
    <w:rsid w:val="006F2414"/>
    <w:rsid w:val="006F7C6E"/>
    <w:rsid w:val="006F7F52"/>
    <w:rsid w:val="007031B0"/>
    <w:rsid w:val="00710CFA"/>
    <w:rsid w:val="0071261A"/>
    <w:rsid w:val="00712EE5"/>
    <w:rsid w:val="00712F4D"/>
    <w:rsid w:val="00713BBC"/>
    <w:rsid w:val="007149CA"/>
    <w:rsid w:val="00715D5A"/>
    <w:rsid w:val="00717B28"/>
    <w:rsid w:val="007203E3"/>
    <w:rsid w:val="00724AF7"/>
    <w:rsid w:val="00731307"/>
    <w:rsid w:val="0073283A"/>
    <w:rsid w:val="00733D08"/>
    <w:rsid w:val="00735CEB"/>
    <w:rsid w:val="00736B70"/>
    <w:rsid w:val="00745554"/>
    <w:rsid w:val="0074755C"/>
    <w:rsid w:val="00750695"/>
    <w:rsid w:val="007511EA"/>
    <w:rsid w:val="00751240"/>
    <w:rsid w:val="00752F55"/>
    <w:rsid w:val="007538B3"/>
    <w:rsid w:val="007549DC"/>
    <w:rsid w:val="00760255"/>
    <w:rsid w:val="00760460"/>
    <w:rsid w:val="00760D01"/>
    <w:rsid w:val="00761E3C"/>
    <w:rsid w:val="00763CA2"/>
    <w:rsid w:val="00763FD4"/>
    <w:rsid w:val="007641AC"/>
    <w:rsid w:val="007648C9"/>
    <w:rsid w:val="00765DEE"/>
    <w:rsid w:val="00771795"/>
    <w:rsid w:val="00773664"/>
    <w:rsid w:val="007738A6"/>
    <w:rsid w:val="00773FDE"/>
    <w:rsid w:val="0077559D"/>
    <w:rsid w:val="00775CA9"/>
    <w:rsid w:val="00775E6B"/>
    <w:rsid w:val="007849F6"/>
    <w:rsid w:val="0078518E"/>
    <w:rsid w:val="00785CCD"/>
    <w:rsid w:val="00794D45"/>
    <w:rsid w:val="00795396"/>
    <w:rsid w:val="007A2761"/>
    <w:rsid w:val="007A2AFA"/>
    <w:rsid w:val="007A34A0"/>
    <w:rsid w:val="007A4710"/>
    <w:rsid w:val="007A5971"/>
    <w:rsid w:val="007A5BBB"/>
    <w:rsid w:val="007A5C14"/>
    <w:rsid w:val="007A679B"/>
    <w:rsid w:val="007A6F0B"/>
    <w:rsid w:val="007A7567"/>
    <w:rsid w:val="007B06B9"/>
    <w:rsid w:val="007B1A40"/>
    <w:rsid w:val="007B27FF"/>
    <w:rsid w:val="007B48FD"/>
    <w:rsid w:val="007B5FE3"/>
    <w:rsid w:val="007C1154"/>
    <w:rsid w:val="007C1BF9"/>
    <w:rsid w:val="007C63EB"/>
    <w:rsid w:val="007D1EDA"/>
    <w:rsid w:val="007D2828"/>
    <w:rsid w:val="007D3E09"/>
    <w:rsid w:val="007D4433"/>
    <w:rsid w:val="007D4B7E"/>
    <w:rsid w:val="007D5473"/>
    <w:rsid w:val="007D5C3F"/>
    <w:rsid w:val="007D690C"/>
    <w:rsid w:val="007D7D0D"/>
    <w:rsid w:val="007E1939"/>
    <w:rsid w:val="007E1942"/>
    <w:rsid w:val="007E1A2E"/>
    <w:rsid w:val="007E1A9A"/>
    <w:rsid w:val="007E5B23"/>
    <w:rsid w:val="007F00EE"/>
    <w:rsid w:val="007F4F0C"/>
    <w:rsid w:val="007F51D3"/>
    <w:rsid w:val="007F6326"/>
    <w:rsid w:val="007F74C8"/>
    <w:rsid w:val="00800B1A"/>
    <w:rsid w:val="008014DE"/>
    <w:rsid w:val="00802B0E"/>
    <w:rsid w:val="0080439E"/>
    <w:rsid w:val="00806A76"/>
    <w:rsid w:val="008071E3"/>
    <w:rsid w:val="0080727F"/>
    <w:rsid w:val="008111A0"/>
    <w:rsid w:val="00815F1A"/>
    <w:rsid w:val="00821971"/>
    <w:rsid w:val="00822B93"/>
    <w:rsid w:val="00824CBB"/>
    <w:rsid w:val="008262A9"/>
    <w:rsid w:val="008313EC"/>
    <w:rsid w:val="00831D98"/>
    <w:rsid w:val="00833F02"/>
    <w:rsid w:val="008352AD"/>
    <w:rsid w:val="00842A70"/>
    <w:rsid w:val="0084481D"/>
    <w:rsid w:val="008472C1"/>
    <w:rsid w:val="00847570"/>
    <w:rsid w:val="008522B5"/>
    <w:rsid w:val="0085369F"/>
    <w:rsid w:val="00856A72"/>
    <w:rsid w:val="00856D4D"/>
    <w:rsid w:val="008628DA"/>
    <w:rsid w:val="00863794"/>
    <w:rsid w:val="008658E0"/>
    <w:rsid w:val="00866E58"/>
    <w:rsid w:val="00871527"/>
    <w:rsid w:val="00877060"/>
    <w:rsid w:val="00885574"/>
    <w:rsid w:val="00887743"/>
    <w:rsid w:val="00887C43"/>
    <w:rsid w:val="008913EC"/>
    <w:rsid w:val="0089323E"/>
    <w:rsid w:val="00894096"/>
    <w:rsid w:val="0089453D"/>
    <w:rsid w:val="0089483D"/>
    <w:rsid w:val="008A0188"/>
    <w:rsid w:val="008A1381"/>
    <w:rsid w:val="008A3E79"/>
    <w:rsid w:val="008A6669"/>
    <w:rsid w:val="008B00DC"/>
    <w:rsid w:val="008B014E"/>
    <w:rsid w:val="008B1594"/>
    <w:rsid w:val="008B1833"/>
    <w:rsid w:val="008B3190"/>
    <w:rsid w:val="008B6487"/>
    <w:rsid w:val="008C0918"/>
    <w:rsid w:val="008C0ED9"/>
    <w:rsid w:val="008C5DBF"/>
    <w:rsid w:val="008C7509"/>
    <w:rsid w:val="008D0587"/>
    <w:rsid w:val="008D4102"/>
    <w:rsid w:val="008D49DE"/>
    <w:rsid w:val="008D5414"/>
    <w:rsid w:val="008D6492"/>
    <w:rsid w:val="008D770F"/>
    <w:rsid w:val="008E280A"/>
    <w:rsid w:val="008E3F72"/>
    <w:rsid w:val="008E4ECC"/>
    <w:rsid w:val="008E6EF7"/>
    <w:rsid w:val="008F2B68"/>
    <w:rsid w:val="008F353B"/>
    <w:rsid w:val="008F6BFB"/>
    <w:rsid w:val="009005B1"/>
    <w:rsid w:val="00903A22"/>
    <w:rsid w:val="00903DEE"/>
    <w:rsid w:val="0090636C"/>
    <w:rsid w:val="009132C3"/>
    <w:rsid w:val="009139AC"/>
    <w:rsid w:val="00915F6E"/>
    <w:rsid w:val="00916B49"/>
    <w:rsid w:val="00917E21"/>
    <w:rsid w:val="00921A40"/>
    <w:rsid w:val="00922A75"/>
    <w:rsid w:val="00923144"/>
    <w:rsid w:val="00923CF0"/>
    <w:rsid w:val="00924D37"/>
    <w:rsid w:val="0092794F"/>
    <w:rsid w:val="0093092E"/>
    <w:rsid w:val="00930D73"/>
    <w:rsid w:val="00934D18"/>
    <w:rsid w:val="009370A5"/>
    <w:rsid w:val="00937172"/>
    <w:rsid w:val="009400F7"/>
    <w:rsid w:val="00940D5E"/>
    <w:rsid w:val="00942173"/>
    <w:rsid w:val="00942C4D"/>
    <w:rsid w:val="00944578"/>
    <w:rsid w:val="00945C8B"/>
    <w:rsid w:val="0095047D"/>
    <w:rsid w:val="009511A6"/>
    <w:rsid w:val="00952E2B"/>
    <w:rsid w:val="00954197"/>
    <w:rsid w:val="00954260"/>
    <w:rsid w:val="00954F0B"/>
    <w:rsid w:val="009559B9"/>
    <w:rsid w:val="00956CCD"/>
    <w:rsid w:val="0095713A"/>
    <w:rsid w:val="00957CA5"/>
    <w:rsid w:val="009605B7"/>
    <w:rsid w:val="00961126"/>
    <w:rsid w:val="00962EF1"/>
    <w:rsid w:val="00964F88"/>
    <w:rsid w:val="009679CC"/>
    <w:rsid w:val="0097391D"/>
    <w:rsid w:val="00974AB6"/>
    <w:rsid w:val="00975E5C"/>
    <w:rsid w:val="0097694F"/>
    <w:rsid w:val="0098141E"/>
    <w:rsid w:val="00982606"/>
    <w:rsid w:val="009829C8"/>
    <w:rsid w:val="00983488"/>
    <w:rsid w:val="00986DF2"/>
    <w:rsid w:val="009873C4"/>
    <w:rsid w:val="00990C82"/>
    <w:rsid w:val="00994AFF"/>
    <w:rsid w:val="00997A0E"/>
    <w:rsid w:val="009A0CEA"/>
    <w:rsid w:val="009A2CF9"/>
    <w:rsid w:val="009A2F4A"/>
    <w:rsid w:val="009A5588"/>
    <w:rsid w:val="009A5663"/>
    <w:rsid w:val="009A7E7B"/>
    <w:rsid w:val="009B05B7"/>
    <w:rsid w:val="009B3F0C"/>
    <w:rsid w:val="009B6079"/>
    <w:rsid w:val="009C208A"/>
    <w:rsid w:val="009C4E9E"/>
    <w:rsid w:val="009C5751"/>
    <w:rsid w:val="009C5A9D"/>
    <w:rsid w:val="009C5AF3"/>
    <w:rsid w:val="009C62C8"/>
    <w:rsid w:val="009C6475"/>
    <w:rsid w:val="009D1DBC"/>
    <w:rsid w:val="009D474A"/>
    <w:rsid w:val="009D4D02"/>
    <w:rsid w:val="009D7267"/>
    <w:rsid w:val="009D7ECF"/>
    <w:rsid w:val="009E1A1F"/>
    <w:rsid w:val="009E20EE"/>
    <w:rsid w:val="009E244B"/>
    <w:rsid w:val="009E3725"/>
    <w:rsid w:val="009E394E"/>
    <w:rsid w:val="009E5A9D"/>
    <w:rsid w:val="009F1761"/>
    <w:rsid w:val="009F1778"/>
    <w:rsid w:val="009F3435"/>
    <w:rsid w:val="009F3F4A"/>
    <w:rsid w:val="009F61EB"/>
    <w:rsid w:val="00A03BB3"/>
    <w:rsid w:val="00A0456C"/>
    <w:rsid w:val="00A112EA"/>
    <w:rsid w:val="00A1195E"/>
    <w:rsid w:val="00A12527"/>
    <w:rsid w:val="00A13129"/>
    <w:rsid w:val="00A13804"/>
    <w:rsid w:val="00A166E7"/>
    <w:rsid w:val="00A16C5C"/>
    <w:rsid w:val="00A21809"/>
    <w:rsid w:val="00A26645"/>
    <w:rsid w:val="00A266AC"/>
    <w:rsid w:val="00A30228"/>
    <w:rsid w:val="00A30C6B"/>
    <w:rsid w:val="00A32189"/>
    <w:rsid w:val="00A34796"/>
    <w:rsid w:val="00A34C82"/>
    <w:rsid w:val="00A376B1"/>
    <w:rsid w:val="00A435C3"/>
    <w:rsid w:val="00A43BAF"/>
    <w:rsid w:val="00A44DF8"/>
    <w:rsid w:val="00A47D2E"/>
    <w:rsid w:val="00A50FA0"/>
    <w:rsid w:val="00A513D8"/>
    <w:rsid w:val="00A51C4E"/>
    <w:rsid w:val="00A524FE"/>
    <w:rsid w:val="00A53241"/>
    <w:rsid w:val="00A635E3"/>
    <w:rsid w:val="00A64930"/>
    <w:rsid w:val="00A65F89"/>
    <w:rsid w:val="00A66237"/>
    <w:rsid w:val="00A66860"/>
    <w:rsid w:val="00A672D2"/>
    <w:rsid w:val="00A74C60"/>
    <w:rsid w:val="00A7736D"/>
    <w:rsid w:val="00A80444"/>
    <w:rsid w:val="00A80829"/>
    <w:rsid w:val="00A82C07"/>
    <w:rsid w:val="00A82D55"/>
    <w:rsid w:val="00A8581A"/>
    <w:rsid w:val="00A8613F"/>
    <w:rsid w:val="00A862B9"/>
    <w:rsid w:val="00A86B28"/>
    <w:rsid w:val="00A87B72"/>
    <w:rsid w:val="00A90174"/>
    <w:rsid w:val="00A9087A"/>
    <w:rsid w:val="00A91109"/>
    <w:rsid w:val="00A929A3"/>
    <w:rsid w:val="00A92E83"/>
    <w:rsid w:val="00A95F34"/>
    <w:rsid w:val="00AA1198"/>
    <w:rsid w:val="00AA18D5"/>
    <w:rsid w:val="00AA1C63"/>
    <w:rsid w:val="00AA2144"/>
    <w:rsid w:val="00AA27D2"/>
    <w:rsid w:val="00AA2908"/>
    <w:rsid w:val="00AA50D1"/>
    <w:rsid w:val="00AA51E0"/>
    <w:rsid w:val="00AA6DFA"/>
    <w:rsid w:val="00AB0771"/>
    <w:rsid w:val="00AB1858"/>
    <w:rsid w:val="00AB34EE"/>
    <w:rsid w:val="00AB47F7"/>
    <w:rsid w:val="00AB664D"/>
    <w:rsid w:val="00AB6A31"/>
    <w:rsid w:val="00AB6A80"/>
    <w:rsid w:val="00AB6C05"/>
    <w:rsid w:val="00AC5212"/>
    <w:rsid w:val="00AC52EB"/>
    <w:rsid w:val="00AC60DF"/>
    <w:rsid w:val="00AD0961"/>
    <w:rsid w:val="00AD1AA2"/>
    <w:rsid w:val="00AD1E32"/>
    <w:rsid w:val="00AD36C5"/>
    <w:rsid w:val="00AD4FF7"/>
    <w:rsid w:val="00AD6760"/>
    <w:rsid w:val="00AD7B83"/>
    <w:rsid w:val="00AE082E"/>
    <w:rsid w:val="00AE168B"/>
    <w:rsid w:val="00AE19E2"/>
    <w:rsid w:val="00AE27B8"/>
    <w:rsid w:val="00AE2F42"/>
    <w:rsid w:val="00AE37AC"/>
    <w:rsid w:val="00AE4AA5"/>
    <w:rsid w:val="00AE7791"/>
    <w:rsid w:val="00AF0C2C"/>
    <w:rsid w:val="00AF1F2F"/>
    <w:rsid w:val="00AF5B08"/>
    <w:rsid w:val="00AF6718"/>
    <w:rsid w:val="00AF6DBD"/>
    <w:rsid w:val="00B018EC"/>
    <w:rsid w:val="00B02517"/>
    <w:rsid w:val="00B047EA"/>
    <w:rsid w:val="00B04BF7"/>
    <w:rsid w:val="00B139E6"/>
    <w:rsid w:val="00B21E2B"/>
    <w:rsid w:val="00B22B06"/>
    <w:rsid w:val="00B22C17"/>
    <w:rsid w:val="00B25237"/>
    <w:rsid w:val="00B27224"/>
    <w:rsid w:val="00B302CE"/>
    <w:rsid w:val="00B31420"/>
    <w:rsid w:val="00B3391A"/>
    <w:rsid w:val="00B37EA3"/>
    <w:rsid w:val="00B41836"/>
    <w:rsid w:val="00B42800"/>
    <w:rsid w:val="00B43DB4"/>
    <w:rsid w:val="00B4477E"/>
    <w:rsid w:val="00B46A61"/>
    <w:rsid w:val="00B47700"/>
    <w:rsid w:val="00B5160E"/>
    <w:rsid w:val="00B51A28"/>
    <w:rsid w:val="00B53367"/>
    <w:rsid w:val="00B55B72"/>
    <w:rsid w:val="00B5778B"/>
    <w:rsid w:val="00B60152"/>
    <w:rsid w:val="00B60354"/>
    <w:rsid w:val="00B615D3"/>
    <w:rsid w:val="00B67537"/>
    <w:rsid w:val="00B677C2"/>
    <w:rsid w:val="00B70A01"/>
    <w:rsid w:val="00B715B6"/>
    <w:rsid w:val="00B73DA6"/>
    <w:rsid w:val="00B74433"/>
    <w:rsid w:val="00B744F4"/>
    <w:rsid w:val="00B75369"/>
    <w:rsid w:val="00B80181"/>
    <w:rsid w:val="00B815D3"/>
    <w:rsid w:val="00B82058"/>
    <w:rsid w:val="00B84E76"/>
    <w:rsid w:val="00B84EF4"/>
    <w:rsid w:val="00B86190"/>
    <w:rsid w:val="00B8708B"/>
    <w:rsid w:val="00B871BB"/>
    <w:rsid w:val="00B90974"/>
    <w:rsid w:val="00B931C0"/>
    <w:rsid w:val="00B957BE"/>
    <w:rsid w:val="00B95DDD"/>
    <w:rsid w:val="00BA0B93"/>
    <w:rsid w:val="00BA3A1C"/>
    <w:rsid w:val="00BA4E07"/>
    <w:rsid w:val="00BA70AE"/>
    <w:rsid w:val="00BA7961"/>
    <w:rsid w:val="00BB1E26"/>
    <w:rsid w:val="00BB4569"/>
    <w:rsid w:val="00BB4F20"/>
    <w:rsid w:val="00BC386A"/>
    <w:rsid w:val="00BC4F19"/>
    <w:rsid w:val="00BC5F13"/>
    <w:rsid w:val="00BC7C67"/>
    <w:rsid w:val="00BD55D6"/>
    <w:rsid w:val="00BD5CFB"/>
    <w:rsid w:val="00BD7789"/>
    <w:rsid w:val="00BE22EA"/>
    <w:rsid w:val="00BE4635"/>
    <w:rsid w:val="00BF2FD9"/>
    <w:rsid w:val="00BF4E57"/>
    <w:rsid w:val="00BF4F5F"/>
    <w:rsid w:val="00BF6F9D"/>
    <w:rsid w:val="00C000EA"/>
    <w:rsid w:val="00C006A2"/>
    <w:rsid w:val="00C03979"/>
    <w:rsid w:val="00C04C73"/>
    <w:rsid w:val="00C10375"/>
    <w:rsid w:val="00C10A35"/>
    <w:rsid w:val="00C11150"/>
    <w:rsid w:val="00C12AA8"/>
    <w:rsid w:val="00C13E43"/>
    <w:rsid w:val="00C15B90"/>
    <w:rsid w:val="00C208B0"/>
    <w:rsid w:val="00C211FC"/>
    <w:rsid w:val="00C25178"/>
    <w:rsid w:val="00C2630D"/>
    <w:rsid w:val="00C2643A"/>
    <w:rsid w:val="00C2739E"/>
    <w:rsid w:val="00C30816"/>
    <w:rsid w:val="00C3243E"/>
    <w:rsid w:val="00C328D3"/>
    <w:rsid w:val="00C35F11"/>
    <w:rsid w:val="00C36502"/>
    <w:rsid w:val="00C43A59"/>
    <w:rsid w:val="00C450AB"/>
    <w:rsid w:val="00C47E2E"/>
    <w:rsid w:val="00C47F7E"/>
    <w:rsid w:val="00C51EFD"/>
    <w:rsid w:val="00C52A2D"/>
    <w:rsid w:val="00C5596F"/>
    <w:rsid w:val="00C574EE"/>
    <w:rsid w:val="00C6028B"/>
    <w:rsid w:val="00C63B20"/>
    <w:rsid w:val="00C64F8D"/>
    <w:rsid w:val="00C70CC8"/>
    <w:rsid w:val="00C73389"/>
    <w:rsid w:val="00C73E52"/>
    <w:rsid w:val="00C760A1"/>
    <w:rsid w:val="00C764D2"/>
    <w:rsid w:val="00C8762A"/>
    <w:rsid w:val="00C877AA"/>
    <w:rsid w:val="00C90B46"/>
    <w:rsid w:val="00C91BF6"/>
    <w:rsid w:val="00C9391F"/>
    <w:rsid w:val="00C95640"/>
    <w:rsid w:val="00C95973"/>
    <w:rsid w:val="00C97D6E"/>
    <w:rsid w:val="00CA333C"/>
    <w:rsid w:val="00CB2D37"/>
    <w:rsid w:val="00CB44AA"/>
    <w:rsid w:val="00CB6334"/>
    <w:rsid w:val="00CB7256"/>
    <w:rsid w:val="00CC01C4"/>
    <w:rsid w:val="00CC045C"/>
    <w:rsid w:val="00CC0765"/>
    <w:rsid w:val="00CC17A6"/>
    <w:rsid w:val="00CC3A9A"/>
    <w:rsid w:val="00CC660E"/>
    <w:rsid w:val="00CD3C05"/>
    <w:rsid w:val="00CD4E3E"/>
    <w:rsid w:val="00CE1C16"/>
    <w:rsid w:val="00CE3D01"/>
    <w:rsid w:val="00CE3DF1"/>
    <w:rsid w:val="00CE6259"/>
    <w:rsid w:val="00CE69E0"/>
    <w:rsid w:val="00CF0483"/>
    <w:rsid w:val="00CF1845"/>
    <w:rsid w:val="00CF4503"/>
    <w:rsid w:val="00D00701"/>
    <w:rsid w:val="00D015FA"/>
    <w:rsid w:val="00D04616"/>
    <w:rsid w:val="00D06A67"/>
    <w:rsid w:val="00D06BC4"/>
    <w:rsid w:val="00D101C7"/>
    <w:rsid w:val="00D107B2"/>
    <w:rsid w:val="00D1095A"/>
    <w:rsid w:val="00D14B03"/>
    <w:rsid w:val="00D17F02"/>
    <w:rsid w:val="00D24859"/>
    <w:rsid w:val="00D25434"/>
    <w:rsid w:val="00D26262"/>
    <w:rsid w:val="00D26EBF"/>
    <w:rsid w:val="00D277D6"/>
    <w:rsid w:val="00D314FD"/>
    <w:rsid w:val="00D323A4"/>
    <w:rsid w:val="00D32CB9"/>
    <w:rsid w:val="00D334BF"/>
    <w:rsid w:val="00D35269"/>
    <w:rsid w:val="00D363AD"/>
    <w:rsid w:val="00D3644E"/>
    <w:rsid w:val="00D411A6"/>
    <w:rsid w:val="00D414C1"/>
    <w:rsid w:val="00D41877"/>
    <w:rsid w:val="00D426BB"/>
    <w:rsid w:val="00D427F4"/>
    <w:rsid w:val="00D432DE"/>
    <w:rsid w:val="00D43931"/>
    <w:rsid w:val="00D44A8A"/>
    <w:rsid w:val="00D44C82"/>
    <w:rsid w:val="00D44D32"/>
    <w:rsid w:val="00D44FD0"/>
    <w:rsid w:val="00D45631"/>
    <w:rsid w:val="00D46607"/>
    <w:rsid w:val="00D46D8A"/>
    <w:rsid w:val="00D475C8"/>
    <w:rsid w:val="00D50211"/>
    <w:rsid w:val="00D52A64"/>
    <w:rsid w:val="00D54431"/>
    <w:rsid w:val="00D607A1"/>
    <w:rsid w:val="00D61409"/>
    <w:rsid w:val="00D61EA1"/>
    <w:rsid w:val="00D6326E"/>
    <w:rsid w:val="00D63EF4"/>
    <w:rsid w:val="00D647C6"/>
    <w:rsid w:val="00D64C4B"/>
    <w:rsid w:val="00D65E75"/>
    <w:rsid w:val="00D65E97"/>
    <w:rsid w:val="00D66E7F"/>
    <w:rsid w:val="00D70E3A"/>
    <w:rsid w:val="00D76BC3"/>
    <w:rsid w:val="00D77AFD"/>
    <w:rsid w:val="00D80239"/>
    <w:rsid w:val="00D80556"/>
    <w:rsid w:val="00D80A47"/>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1ECA"/>
    <w:rsid w:val="00DB287C"/>
    <w:rsid w:val="00DB3FC1"/>
    <w:rsid w:val="00DB4158"/>
    <w:rsid w:val="00DB5102"/>
    <w:rsid w:val="00DB5C3E"/>
    <w:rsid w:val="00DB60AD"/>
    <w:rsid w:val="00DB6FFB"/>
    <w:rsid w:val="00DC0507"/>
    <w:rsid w:val="00DC2CF5"/>
    <w:rsid w:val="00DC4366"/>
    <w:rsid w:val="00DD1018"/>
    <w:rsid w:val="00DD471E"/>
    <w:rsid w:val="00DD5241"/>
    <w:rsid w:val="00DE01FF"/>
    <w:rsid w:val="00DE14F5"/>
    <w:rsid w:val="00DE1B3F"/>
    <w:rsid w:val="00DE30BA"/>
    <w:rsid w:val="00DE36CF"/>
    <w:rsid w:val="00DE4CAB"/>
    <w:rsid w:val="00DE571D"/>
    <w:rsid w:val="00DE6866"/>
    <w:rsid w:val="00DF1945"/>
    <w:rsid w:val="00DF3EA2"/>
    <w:rsid w:val="00DF474D"/>
    <w:rsid w:val="00DF718E"/>
    <w:rsid w:val="00DF7965"/>
    <w:rsid w:val="00E03B50"/>
    <w:rsid w:val="00E04560"/>
    <w:rsid w:val="00E075CB"/>
    <w:rsid w:val="00E124FE"/>
    <w:rsid w:val="00E13F3A"/>
    <w:rsid w:val="00E16C40"/>
    <w:rsid w:val="00E20084"/>
    <w:rsid w:val="00E234F3"/>
    <w:rsid w:val="00E24B9E"/>
    <w:rsid w:val="00E27348"/>
    <w:rsid w:val="00E30CD0"/>
    <w:rsid w:val="00E37BBD"/>
    <w:rsid w:val="00E412EB"/>
    <w:rsid w:val="00E41860"/>
    <w:rsid w:val="00E4360C"/>
    <w:rsid w:val="00E43990"/>
    <w:rsid w:val="00E45B2B"/>
    <w:rsid w:val="00E4616C"/>
    <w:rsid w:val="00E47125"/>
    <w:rsid w:val="00E479E1"/>
    <w:rsid w:val="00E5199F"/>
    <w:rsid w:val="00E52A0D"/>
    <w:rsid w:val="00E544F3"/>
    <w:rsid w:val="00E54F64"/>
    <w:rsid w:val="00E56B44"/>
    <w:rsid w:val="00E57955"/>
    <w:rsid w:val="00E6001F"/>
    <w:rsid w:val="00E60EA0"/>
    <w:rsid w:val="00E624BA"/>
    <w:rsid w:val="00E708F2"/>
    <w:rsid w:val="00E73238"/>
    <w:rsid w:val="00E7393E"/>
    <w:rsid w:val="00E75AC4"/>
    <w:rsid w:val="00E81CD9"/>
    <w:rsid w:val="00E833E2"/>
    <w:rsid w:val="00E85AF2"/>
    <w:rsid w:val="00E905B4"/>
    <w:rsid w:val="00E907BA"/>
    <w:rsid w:val="00E91F79"/>
    <w:rsid w:val="00E9226A"/>
    <w:rsid w:val="00E9483A"/>
    <w:rsid w:val="00E9732A"/>
    <w:rsid w:val="00E97782"/>
    <w:rsid w:val="00E97968"/>
    <w:rsid w:val="00EA233B"/>
    <w:rsid w:val="00EA638D"/>
    <w:rsid w:val="00EA7436"/>
    <w:rsid w:val="00EA7461"/>
    <w:rsid w:val="00EB0BB1"/>
    <w:rsid w:val="00EB0FDB"/>
    <w:rsid w:val="00EB1C98"/>
    <w:rsid w:val="00EB2831"/>
    <w:rsid w:val="00EB6859"/>
    <w:rsid w:val="00EC0D8E"/>
    <w:rsid w:val="00EC33BB"/>
    <w:rsid w:val="00EC4178"/>
    <w:rsid w:val="00EC4458"/>
    <w:rsid w:val="00EC5C94"/>
    <w:rsid w:val="00EC70C2"/>
    <w:rsid w:val="00ED0938"/>
    <w:rsid w:val="00ED0A6C"/>
    <w:rsid w:val="00ED0E3E"/>
    <w:rsid w:val="00ED0E77"/>
    <w:rsid w:val="00ED13E0"/>
    <w:rsid w:val="00ED3A36"/>
    <w:rsid w:val="00ED3BFB"/>
    <w:rsid w:val="00ED4701"/>
    <w:rsid w:val="00ED4807"/>
    <w:rsid w:val="00ED56FC"/>
    <w:rsid w:val="00ED7620"/>
    <w:rsid w:val="00EE157C"/>
    <w:rsid w:val="00EE3018"/>
    <w:rsid w:val="00EE5833"/>
    <w:rsid w:val="00EF43B2"/>
    <w:rsid w:val="00EF6D1C"/>
    <w:rsid w:val="00EF75B8"/>
    <w:rsid w:val="00F014F4"/>
    <w:rsid w:val="00F0267E"/>
    <w:rsid w:val="00F033FE"/>
    <w:rsid w:val="00F06367"/>
    <w:rsid w:val="00F0648D"/>
    <w:rsid w:val="00F06589"/>
    <w:rsid w:val="00F102E0"/>
    <w:rsid w:val="00F1134E"/>
    <w:rsid w:val="00F11A42"/>
    <w:rsid w:val="00F1282C"/>
    <w:rsid w:val="00F12ED7"/>
    <w:rsid w:val="00F13B5B"/>
    <w:rsid w:val="00F20E25"/>
    <w:rsid w:val="00F22F88"/>
    <w:rsid w:val="00F237BE"/>
    <w:rsid w:val="00F2620E"/>
    <w:rsid w:val="00F2732E"/>
    <w:rsid w:val="00F334BE"/>
    <w:rsid w:val="00F34E87"/>
    <w:rsid w:val="00F35CD7"/>
    <w:rsid w:val="00F36075"/>
    <w:rsid w:val="00F360F3"/>
    <w:rsid w:val="00F36E04"/>
    <w:rsid w:val="00F41BC0"/>
    <w:rsid w:val="00F43EDA"/>
    <w:rsid w:val="00F44601"/>
    <w:rsid w:val="00F472D1"/>
    <w:rsid w:val="00F505F8"/>
    <w:rsid w:val="00F5422B"/>
    <w:rsid w:val="00F5500F"/>
    <w:rsid w:val="00F5716F"/>
    <w:rsid w:val="00F60AF5"/>
    <w:rsid w:val="00F63C42"/>
    <w:rsid w:val="00F63C93"/>
    <w:rsid w:val="00F63D8B"/>
    <w:rsid w:val="00F6410A"/>
    <w:rsid w:val="00F64D94"/>
    <w:rsid w:val="00F72086"/>
    <w:rsid w:val="00F74850"/>
    <w:rsid w:val="00F759A3"/>
    <w:rsid w:val="00F75C90"/>
    <w:rsid w:val="00F860B8"/>
    <w:rsid w:val="00F86C4A"/>
    <w:rsid w:val="00F90F84"/>
    <w:rsid w:val="00F93910"/>
    <w:rsid w:val="00F93981"/>
    <w:rsid w:val="00F9681C"/>
    <w:rsid w:val="00F97038"/>
    <w:rsid w:val="00F97C9B"/>
    <w:rsid w:val="00FA0EDB"/>
    <w:rsid w:val="00FA1995"/>
    <w:rsid w:val="00FA4F1D"/>
    <w:rsid w:val="00FA60FA"/>
    <w:rsid w:val="00FA65B8"/>
    <w:rsid w:val="00FB0003"/>
    <w:rsid w:val="00FB3154"/>
    <w:rsid w:val="00FB3E84"/>
    <w:rsid w:val="00FB7E6A"/>
    <w:rsid w:val="00FC1EBD"/>
    <w:rsid w:val="00FC2432"/>
    <w:rsid w:val="00FC33F0"/>
    <w:rsid w:val="00FC3626"/>
    <w:rsid w:val="00FC4F69"/>
    <w:rsid w:val="00FC4F93"/>
    <w:rsid w:val="00FC5C99"/>
    <w:rsid w:val="00FD1B63"/>
    <w:rsid w:val="00FD4FCB"/>
    <w:rsid w:val="00FD512E"/>
    <w:rsid w:val="00FD5BBA"/>
    <w:rsid w:val="00FE0500"/>
    <w:rsid w:val="00FE0DC1"/>
    <w:rsid w:val="00FE3F3A"/>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E6B4F"/>
  <w15:chartTrackingRefBased/>
  <w15:docId w15:val="{F2867915-E7CB-4ADB-8BD4-393F3EAE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360" w:hanging="360"/>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1080" w:hanging="36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1800" w:hanging="180"/>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styleId="HTML-oblikovano">
    <w:name w:val="HTML Preformatted"/>
    <w:basedOn w:val="Navaden"/>
    <w:link w:val="HTML-oblikovanoZnak"/>
    <w:semiHidden/>
    <w:unhideWhenUsed/>
    <w:rsid w:val="00F11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22"/>
      <w:lang w:eastAsia="sl-SI"/>
    </w:rPr>
  </w:style>
  <w:style w:type="character" w:customStyle="1" w:styleId="HTML-oblikovanoZnak">
    <w:name w:val="HTML-oblikovano Znak"/>
    <w:link w:val="HTML-oblikovano"/>
    <w:semiHidden/>
    <w:rsid w:val="00F11A42"/>
    <w:rPr>
      <w:rFonts w:ascii="Courier New" w:eastAsia="Times New Roman" w:hAnsi="Courier New" w:cs="Courier New"/>
      <w:color w:val="000000"/>
      <w:sz w:val="22"/>
      <w:szCs w:val="22"/>
    </w:rPr>
  </w:style>
  <w:style w:type="character" w:customStyle="1" w:styleId="BrezrazmikovZnak">
    <w:name w:val="Brez razmikov Znak"/>
    <w:basedOn w:val="Privzetapisavaodstavka"/>
    <w:link w:val="Brezrazmikov"/>
    <w:uiPriority w:val="1"/>
    <w:rsid w:val="000214D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2029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671746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2014789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8892054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863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67327-D0E5-4F87-A5C1-081E95255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45</TotalTime>
  <Pages>17</Pages>
  <Words>6721</Words>
  <Characters>38311</Characters>
  <Application>Microsoft Office Word</Application>
  <DocSecurity>0</DocSecurity>
  <Lines>319</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Helena Šlajnar</cp:lastModifiedBy>
  <cp:revision>40</cp:revision>
  <cp:lastPrinted>2023-05-12T08:54:00Z</cp:lastPrinted>
  <dcterms:created xsi:type="dcterms:W3CDTF">2023-06-29T07:29:00Z</dcterms:created>
  <dcterms:modified xsi:type="dcterms:W3CDTF">2023-07-07T11:05:00Z</dcterms:modified>
</cp:coreProperties>
</file>